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8EE5" w14:textId="23C91D95" w:rsidR="00347BA4" w:rsidRPr="00347BA4" w:rsidRDefault="00347BA4" w:rsidP="00E67F65">
      <w:pPr>
        <w:keepNext/>
        <w:keepLines/>
        <w:numPr>
          <w:ilvl w:val="2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0" w:name="_Toc174010489"/>
      <w:bookmarkStart w:id="1" w:name="_Toc213887664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 xml:space="preserve">Determinación del Alcance ISO </w:t>
      </w:r>
      <w:bookmarkEnd w:id="0"/>
      <w:bookmarkEnd w:id="1"/>
      <w:r w:rsidR="00DD0438">
        <w:rPr>
          <w:rFonts w:ascii="Alliance Platt Bold" w:eastAsiaTheme="majorEastAsia" w:hAnsi="Alliance Platt Bold" w:cstheme="majorBidi"/>
          <w:bCs/>
          <w:color w:val="3264F9"/>
          <w:szCs w:val="24"/>
        </w:rPr>
        <w:t>27001</w:t>
      </w:r>
    </w:p>
    <w:p w14:paraId="6943BF74" w14:textId="1E3200DD" w:rsidR="00347BA4" w:rsidRPr="00347BA4" w:rsidRDefault="00347BA4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2" w:name="_Toc174010490"/>
      <w:bookmarkStart w:id="3" w:name="_Toc213887665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 xml:space="preserve">Declaración de Alcance ISO </w:t>
      </w:r>
      <w:bookmarkEnd w:id="2"/>
      <w:bookmarkEnd w:id="3"/>
      <w:r w:rsidR="00DD0438">
        <w:rPr>
          <w:rFonts w:ascii="Alliance Platt Bold" w:eastAsiaTheme="majorEastAsia" w:hAnsi="Alliance Platt Bold" w:cstheme="majorBidi"/>
          <w:bCs/>
          <w:color w:val="3264F9"/>
          <w:szCs w:val="24"/>
        </w:rPr>
        <w:t>27001</w:t>
      </w:r>
    </w:p>
    <w:p w14:paraId="6714C44B" w14:textId="36C0BF36" w:rsidR="00347BA4" w:rsidRPr="00347BA4" w:rsidRDefault="00347BA4" w:rsidP="00E67F65">
      <w:pPr>
        <w:tabs>
          <w:tab w:val="left" w:pos="567"/>
        </w:tabs>
        <w:spacing w:line="240" w:lineRule="auto"/>
        <w:ind w:left="567" w:right="423"/>
        <w:rPr>
          <w:rFonts w:ascii="Alliance Platt Light" w:hAnsi="Alliance Platt Light" w:cs="Arial"/>
        </w:rPr>
      </w:pPr>
      <w:r w:rsidRPr="00347BA4">
        <w:rPr>
          <w:rFonts w:ascii="Alliance Platt Light" w:hAnsi="Alliance Platt Light" w:cs="Arial"/>
        </w:rPr>
        <w:t xml:space="preserve">El </w:t>
      </w:r>
      <w:r w:rsidR="00FF478F">
        <w:rPr>
          <w:rFonts w:ascii="Alliance Platt Light" w:hAnsi="Alliance Platt Light" w:cs="Arial"/>
        </w:rPr>
        <w:t>S</w:t>
      </w:r>
      <w:r w:rsidRPr="00347BA4">
        <w:rPr>
          <w:rFonts w:ascii="Alliance Platt Light" w:hAnsi="Alliance Platt Light" w:cs="Arial"/>
        </w:rPr>
        <w:t xml:space="preserve">istema de </w:t>
      </w:r>
      <w:r w:rsidR="00FF478F">
        <w:rPr>
          <w:rFonts w:ascii="Alliance Platt Light" w:hAnsi="Alliance Platt Light" w:cs="Arial"/>
        </w:rPr>
        <w:t>G</w:t>
      </w:r>
      <w:r w:rsidRPr="00347BA4">
        <w:rPr>
          <w:rFonts w:ascii="Alliance Platt Light" w:hAnsi="Alliance Platt Light" w:cs="Arial"/>
        </w:rPr>
        <w:t xml:space="preserve">estión de </w:t>
      </w:r>
      <w:r w:rsidR="00FF478F">
        <w:rPr>
          <w:rFonts w:ascii="Alliance Platt Light" w:hAnsi="Alliance Platt Light" w:cs="Arial"/>
        </w:rPr>
        <w:t>Seguridad de la Información</w:t>
      </w:r>
      <w:r w:rsidRPr="00347BA4">
        <w:rPr>
          <w:rFonts w:ascii="Alliance Platt Light" w:hAnsi="Alliance Platt Light" w:cs="Arial"/>
        </w:rPr>
        <w:t xml:space="preserve"> de</w:t>
      </w:r>
      <w:r w:rsidR="007D0CA8">
        <w:rPr>
          <w:rFonts w:ascii="Alliance Platt Light" w:hAnsi="Alliance Platt Light" w:cs="Arial"/>
        </w:rPr>
        <w:t xml:space="preserve"> la EMPRESA </w:t>
      </w:r>
      <w:r w:rsidR="00396C0B">
        <w:rPr>
          <w:rFonts w:ascii="Alliance Platt Light" w:hAnsi="Alliance Platt Light" w:cs="Arial"/>
        </w:rPr>
        <w:t>S</w:t>
      </w:r>
      <w:r w:rsidR="007D0CA8">
        <w:rPr>
          <w:rFonts w:ascii="Alliance Platt Light" w:hAnsi="Alliance Platt Light" w:cs="Arial"/>
        </w:rPr>
        <w:t>A</w:t>
      </w:r>
      <w:r w:rsidR="003E4FE8" w:rsidRPr="00777CF2">
        <w:rPr>
          <w:rFonts w:ascii="Alliance Platt Light" w:hAnsi="Alliance Platt Light" w:cs="Arial"/>
        </w:rPr>
        <w:t xml:space="preserve"> </w:t>
      </w:r>
      <w:r w:rsidR="00FF478F">
        <w:rPr>
          <w:rFonts w:ascii="Alliance Platt Light" w:hAnsi="Alliance Platt Light" w:cs="Arial"/>
        </w:rPr>
        <w:t>aplica para la protección de la información que soporta</w:t>
      </w:r>
      <w:r w:rsidR="00DB6096">
        <w:rPr>
          <w:rFonts w:ascii="Alliance Platt Light" w:hAnsi="Alliance Platt Light" w:cs="Arial"/>
        </w:rPr>
        <w:t xml:space="preserve"> a los procesos o servicios de </w:t>
      </w:r>
      <w:proofErr w:type="gramStart"/>
      <w:r w:rsidR="00E2795D">
        <w:rPr>
          <w:rFonts w:ascii="Alliance Platt Light" w:hAnsi="Alliance Platt Light" w:cs="Arial"/>
        </w:rPr>
        <w:t>XXXXXXXXX,XXXXXXXX</w:t>
      </w:r>
      <w:proofErr w:type="gramEnd"/>
      <w:r w:rsidR="00E2795D">
        <w:rPr>
          <w:rFonts w:ascii="Alliance Platt Light" w:hAnsi="Alliance Platt Light" w:cs="Arial"/>
        </w:rPr>
        <w:t>,</w:t>
      </w:r>
      <w:proofErr w:type="gramStart"/>
      <w:r w:rsidR="00E2795D">
        <w:rPr>
          <w:rFonts w:ascii="Alliance Platt Light" w:hAnsi="Alliance Platt Light" w:cs="Arial"/>
        </w:rPr>
        <w:t>XXXXXXXX,XXXXXXX</w:t>
      </w:r>
      <w:proofErr w:type="gramEnd"/>
      <w:r w:rsidR="00E2795D">
        <w:rPr>
          <w:rFonts w:ascii="Alliance Platt Light" w:hAnsi="Alliance Platt Light" w:cs="Arial"/>
        </w:rPr>
        <w:t>,</w:t>
      </w:r>
      <w:r w:rsidR="00DB6096">
        <w:rPr>
          <w:rFonts w:ascii="Alliance Platt Light" w:hAnsi="Alliance Platt Light" w:cs="Arial"/>
        </w:rPr>
        <w:t xml:space="preserve"> dirigido a todos sus clientes, conforme con la Declaración de Aplicabilidad vigente.</w:t>
      </w:r>
    </w:p>
    <w:p w14:paraId="22BB5474" w14:textId="77777777" w:rsidR="00347BA4" w:rsidRPr="00347BA4" w:rsidRDefault="00347BA4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4" w:name="_Toc174010491"/>
      <w:bookmarkStart w:id="5" w:name="_Toc213887666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Alcance de Procesos/Servicios</w:t>
      </w:r>
      <w:bookmarkEnd w:id="4"/>
      <w:bookmarkEnd w:id="5"/>
    </w:p>
    <w:p w14:paraId="7C581D98" w14:textId="492906F9" w:rsidR="00EA437E" w:rsidRDefault="00EA437E" w:rsidP="00E67F65">
      <w:pPr>
        <w:numPr>
          <w:ilvl w:val="0"/>
          <w:numId w:val="11"/>
        </w:numPr>
        <w:tabs>
          <w:tab w:val="left" w:pos="709"/>
        </w:tabs>
        <w:spacing w:after="120" w:line="257" w:lineRule="auto"/>
        <w:ind w:left="993" w:right="423" w:hanging="567"/>
        <w:rPr>
          <w:rFonts w:ascii="Alliance Platt Light" w:hAnsi="Alliance Platt Light" w:cs="Arial"/>
          <w:color w:val="auto"/>
        </w:rPr>
      </w:pPr>
      <w:bookmarkStart w:id="6" w:name="_Toc174010492"/>
      <w:r>
        <w:rPr>
          <w:rFonts w:ascii="Alliance Platt Light" w:hAnsi="Alliance Platt Light" w:cs="Arial"/>
          <w:color w:val="auto"/>
        </w:rPr>
        <w:t xml:space="preserve">El servicio </w:t>
      </w:r>
      <w:r w:rsidR="00E2795D">
        <w:rPr>
          <w:rFonts w:ascii="Alliance Platt Light" w:hAnsi="Alliance Platt Light" w:cs="Arial"/>
          <w:color w:val="auto"/>
        </w:rPr>
        <w:t>XXXXXXXXXX</w:t>
      </w:r>
      <w:r w:rsidR="00DB6096">
        <w:rPr>
          <w:rFonts w:ascii="Alliance Platt Light" w:hAnsi="Alliance Platt Light" w:cs="Arial"/>
          <w:color w:val="auto"/>
        </w:rPr>
        <w:t>.</w:t>
      </w:r>
    </w:p>
    <w:p w14:paraId="2114C599" w14:textId="3E2876CD" w:rsidR="00DB6096" w:rsidRDefault="00DB6096" w:rsidP="00E67F65">
      <w:pPr>
        <w:numPr>
          <w:ilvl w:val="0"/>
          <w:numId w:val="11"/>
        </w:numPr>
        <w:tabs>
          <w:tab w:val="left" w:pos="709"/>
        </w:tabs>
        <w:spacing w:after="120" w:line="257" w:lineRule="auto"/>
        <w:ind w:left="993" w:right="423" w:hanging="567"/>
        <w:rPr>
          <w:rFonts w:ascii="Alliance Platt Light" w:hAnsi="Alliance Platt Light" w:cs="Arial"/>
          <w:color w:val="auto"/>
        </w:rPr>
      </w:pPr>
      <w:r>
        <w:rPr>
          <w:rFonts w:ascii="Alliance Platt Light" w:hAnsi="Alliance Platt Light" w:cs="Arial"/>
          <w:color w:val="auto"/>
        </w:rPr>
        <w:t>See proceso XXXXXXXX.</w:t>
      </w:r>
    </w:p>
    <w:p w14:paraId="08C74BAE" w14:textId="77777777" w:rsidR="00347BA4" w:rsidRPr="00347BA4" w:rsidRDefault="00347BA4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7" w:name="_Toc213887667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Ubicación</w:t>
      </w:r>
      <w:bookmarkEnd w:id="6"/>
      <w:bookmarkEnd w:id="7"/>
    </w:p>
    <w:p w14:paraId="60AF10B3" w14:textId="52FABAD5" w:rsidR="00347BA4" w:rsidRPr="00347BA4" w:rsidRDefault="007D0CA8" w:rsidP="00E67F65">
      <w:pPr>
        <w:tabs>
          <w:tab w:val="left" w:pos="567"/>
        </w:tabs>
        <w:spacing w:line="240" w:lineRule="auto"/>
        <w:ind w:left="567" w:right="423"/>
        <w:rPr>
          <w:rFonts w:ascii="Alliance Platt Light" w:hAnsi="Alliance Platt Light" w:cs="Arial"/>
        </w:rPr>
      </w:pPr>
      <w:r>
        <w:rPr>
          <w:rFonts w:ascii="Alliance Platt Light" w:hAnsi="Alliance Platt Light" w:cs="Arial"/>
          <w:color w:val="auto"/>
        </w:rPr>
        <w:t xml:space="preserve">EMPRESA </w:t>
      </w:r>
      <w:r w:rsidR="004A6314">
        <w:rPr>
          <w:rFonts w:ascii="Alliance Platt Light" w:hAnsi="Alliance Platt Light" w:cs="Arial"/>
          <w:color w:val="auto"/>
        </w:rPr>
        <w:t>S</w:t>
      </w:r>
      <w:r>
        <w:rPr>
          <w:rFonts w:ascii="Alliance Platt Light" w:hAnsi="Alliance Platt Light" w:cs="Arial"/>
          <w:color w:val="auto"/>
        </w:rPr>
        <w:t>A</w:t>
      </w:r>
      <w:r w:rsidR="00E404FB">
        <w:rPr>
          <w:rFonts w:ascii="Alliance Platt Light" w:hAnsi="Alliance Platt Light" w:cs="Arial"/>
          <w:color w:val="auto"/>
        </w:rPr>
        <w:t>,</w:t>
      </w:r>
      <w:r w:rsidR="003E4FE8" w:rsidRPr="00EA437E">
        <w:rPr>
          <w:rFonts w:ascii="Alliance Platt Light" w:hAnsi="Alliance Platt Light" w:cs="Arial"/>
          <w:color w:val="auto"/>
        </w:rPr>
        <w:t xml:space="preserve"> </w:t>
      </w:r>
      <w:r w:rsidR="00347BA4" w:rsidRPr="00EA437E">
        <w:rPr>
          <w:rFonts w:ascii="Alliance Platt Light" w:hAnsi="Alliance Platt Light" w:cs="Arial"/>
          <w:color w:val="auto"/>
        </w:rPr>
        <w:t xml:space="preserve">presta sus servicios desde su locación principal declarado como su domicilio legal sito en </w:t>
      </w:r>
      <w:r w:rsidR="00AC4169">
        <w:rPr>
          <w:rFonts w:ascii="Alliance Platt Light" w:hAnsi="Alliance Platt Light" w:cs="Arial"/>
          <w:color w:val="auto"/>
        </w:rPr>
        <w:t>XXXXXXXXXXXXXXXXXXXXXXXXXXXXXXXXXXXX</w:t>
      </w:r>
      <w:r w:rsidR="003E4FE8" w:rsidRPr="00347BA4">
        <w:rPr>
          <w:rFonts w:ascii="Alliance Platt Light" w:hAnsi="Alliance Platt Light" w:cs="Arial"/>
          <w:color w:val="auto"/>
        </w:rPr>
        <w:t>.</w:t>
      </w:r>
    </w:p>
    <w:p w14:paraId="6E0F95A7" w14:textId="5466438D" w:rsidR="00DB6096" w:rsidRDefault="00DB6096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8" w:name="_Toc174010493"/>
      <w:bookmarkStart w:id="9" w:name="_Toc213887668"/>
      <w:r>
        <w:rPr>
          <w:rFonts w:ascii="Alliance Platt Bold" w:eastAsiaTheme="majorEastAsia" w:hAnsi="Alliance Platt Bold" w:cstheme="majorBidi"/>
          <w:bCs/>
          <w:color w:val="3264F9"/>
          <w:szCs w:val="24"/>
        </w:rPr>
        <w:t>Redes e Infraestructura:</w:t>
      </w:r>
    </w:p>
    <w:p w14:paraId="41FAE687" w14:textId="6F243469" w:rsidR="00DB6096" w:rsidRPr="00DB6096" w:rsidRDefault="00E404FB" w:rsidP="00E67F65">
      <w:pPr>
        <w:keepNext/>
        <w:keepLines/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Light" w:hAnsi="Alliance Platt Light" w:cs="Arial"/>
          <w:color w:val="auto"/>
        </w:rPr>
      </w:pPr>
      <w:r w:rsidRPr="00E67F65">
        <w:rPr>
          <w:rFonts w:ascii="Alliance Platt Bold" w:eastAsiaTheme="majorEastAsia" w:hAnsi="Alliance Platt Bold" w:cstheme="majorBidi"/>
          <w:bCs/>
          <w:noProof/>
          <w:color w:val="3264F9"/>
          <w:szCs w:val="24"/>
        </w:rPr>
        <w:drawing>
          <wp:anchor distT="0" distB="0" distL="114300" distR="114300" simplePos="0" relativeHeight="251658240" behindDoc="0" locked="0" layoutInCell="1" allowOverlap="1" wp14:anchorId="2451292B" wp14:editId="5118F714">
            <wp:simplePos x="0" y="0"/>
            <wp:positionH relativeFrom="column">
              <wp:posOffset>596265</wp:posOffset>
            </wp:positionH>
            <wp:positionV relativeFrom="paragraph">
              <wp:posOffset>251460</wp:posOffset>
            </wp:positionV>
            <wp:extent cx="4292600" cy="2366645"/>
            <wp:effectExtent l="0" t="0" r="0" b="0"/>
            <wp:wrapTopAndBottom/>
            <wp:docPr id="189361223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612232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92600" cy="23666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6096" w:rsidRPr="00DB6096">
        <w:rPr>
          <w:rFonts w:ascii="Alliance Platt Light" w:hAnsi="Alliance Platt Light" w:cs="Arial"/>
          <w:color w:val="auto"/>
        </w:rPr>
        <w:t>Oficina Principal</w:t>
      </w:r>
      <w:r w:rsidR="00B76318">
        <w:rPr>
          <w:rFonts w:ascii="Alliance Platt Light" w:hAnsi="Alliance Platt Light" w:cs="Arial"/>
          <w:color w:val="auto"/>
        </w:rPr>
        <w:t>:</w:t>
      </w:r>
    </w:p>
    <w:p w14:paraId="47C7ADE1" w14:textId="647FAAE4" w:rsidR="00901BB7" w:rsidRDefault="00901BB7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r>
        <w:rPr>
          <w:rFonts w:ascii="Alliance Platt Bold" w:eastAsiaTheme="majorEastAsia" w:hAnsi="Alliance Platt Bold" w:cstheme="majorBidi"/>
          <w:bCs/>
          <w:color w:val="3264F9"/>
          <w:szCs w:val="24"/>
        </w:rPr>
        <w:t>Herramientas para el soporte de los servicios/procesos</w:t>
      </w:r>
    </w:p>
    <w:p w14:paraId="76B0A759" w14:textId="33B0D5C5" w:rsidR="00901BB7" w:rsidRPr="00193C92" w:rsidRDefault="00D44D49" w:rsidP="00E404FB">
      <w:pPr>
        <w:numPr>
          <w:ilvl w:val="0"/>
          <w:numId w:val="11"/>
        </w:numPr>
        <w:tabs>
          <w:tab w:val="left" w:pos="851"/>
        </w:tabs>
        <w:spacing w:after="120" w:line="257" w:lineRule="auto"/>
        <w:ind w:left="709" w:right="423" w:hanging="283"/>
        <w:rPr>
          <w:rFonts w:ascii="Alliance Platt Light" w:hAnsi="Alliance Platt Light" w:cs="Arial"/>
          <w:color w:val="auto"/>
        </w:rPr>
      </w:pPr>
      <w:r w:rsidRPr="00193C92">
        <w:rPr>
          <w:rFonts w:ascii="Alliance Platt Light" w:hAnsi="Alliance Platt Light" w:cs="Arial"/>
          <w:color w:val="auto"/>
        </w:rPr>
        <w:t xml:space="preserve">Los servicios/procesos se soportan en la herramienta </w:t>
      </w:r>
      <w:proofErr w:type="spellStart"/>
      <w:r w:rsidRPr="00193C92">
        <w:rPr>
          <w:rFonts w:ascii="Alliance Platt Light" w:hAnsi="Alliance Platt Light" w:cs="Arial"/>
          <w:color w:val="auto"/>
        </w:rPr>
        <w:t>xxxx</w:t>
      </w:r>
      <w:proofErr w:type="spellEnd"/>
      <w:r w:rsidRPr="00193C92">
        <w:rPr>
          <w:rFonts w:ascii="Alliance Platt Light" w:hAnsi="Alliance Platt Light" w:cs="Arial"/>
          <w:color w:val="auto"/>
        </w:rPr>
        <w:t xml:space="preserve"> para la prestación </w:t>
      </w:r>
      <w:r w:rsidR="00193C92" w:rsidRPr="00193C92">
        <w:rPr>
          <w:rFonts w:ascii="Alliance Platt Light" w:hAnsi="Alliance Platt Light" w:cs="Arial"/>
          <w:color w:val="auto"/>
        </w:rPr>
        <w:t>a los clientes.</w:t>
      </w:r>
    </w:p>
    <w:p w14:paraId="31CF6450" w14:textId="1C7851A3" w:rsidR="00193C92" w:rsidRPr="00193C92" w:rsidRDefault="00193C92" w:rsidP="00E404FB">
      <w:pPr>
        <w:numPr>
          <w:ilvl w:val="0"/>
          <w:numId w:val="11"/>
        </w:numPr>
        <w:tabs>
          <w:tab w:val="left" w:pos="851"/>
        </w:tabs>
        <w:spacing w:after="120" w:line="257" w:lineRule="auto"/>
        <w:ind w:left="709" w:right="423" w:hanging="283"/>
        <w:rPr>
          <w:rFonts w:ascii="Alliance Platt Light" w:hAnsi="Alliance Platt Light" w:cs="Arial"/>
          <w:color w:val="auto"/>
        </w:rPr>
      </w:pPr>
      <w:r w:rsidRPr="00193C92">
        <w:rPr>
          <w:rFonts w:ascii="Alliance Platt Light" w:hAnsi="Alliance Platt Light" w:cs="Arial"/>
          <w:color w:val="auto"/>
        </w:rPr>
        <w:t xml:space="preserve">Los servicios/procesos se soportan en la herramienta </w:t>
      </w:r>
      <w:proofErr w:type="spellStart"/>
      <w:r w:rsidRPr="00193C92">
        <w:rPr>
          <w:rFonts w:ascii="Alliance Platt Light" w:hAnsi="Alliance Platt Light" w:cs="Arial"/>
          <w:color w:val="auto"/>
        </w:rPr>
        <w:t>xxxx</w:t>
      </w:r>
      <w:proofErr w:type="spellEnd"/>
      <w:r w:rsidRPr="00193C92">
        <w:rPr>
          <w:rFonts w:ascii="Alliance Platt Light" w:hAnsi="Alliance Platt Light" w:cs="Arial"/>
          <w:color w:val="auto"/>
        </w:rPr>
        <w:t xml:space="preserve"> para la prestación de los proveedores.</w:t>
      </w:r>
    </w:p>
    <w:p w14:paraId="1C74F6F5" w14:textId="77777777" w:rsidR="00F02579" w:rsidRDefault="00F02579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r>
        <w:rPr>
          <w:rFonts w:ascii="Alliance Platt Bold" w:eastAsiaTheme="majorEastAsia" w:hAnsi="Alliance Platt Bold" w:cstheme="majorBidi"/>
          <w:bCs/>
          <w:color w:val="3264F9"/>
          <w:szCs w:val="24"/>
        </w:rPr>
        <w:t>Proveedores</w:t>
      </w:r>
    </w:p>
    <w:tbl>
      <w:tblPr>
        <w:tblStyle w:val="Tablaconcuadrcula"/>
        <w:tblW w:w="4362" w:type="pct"/>
        <w:jc w:val="center"/>
        <w:tblLook w:val="00A0" w:firstRow="1" w:lastRow="0" w:firstColumn="1" w:lastColumn="0" w:noHBand="0" w:noVBand="0"/>
      </w:tblPr>
      <w:tblGrid>
        <w:gridCol w:w="2267"/>
        <w:gridCol w:w="2837"/>
        <w:gridCol w:w="2924"/>
      </w:tblGrid>
      <w:tr w:rsidR="00F02579" w:rsidRPr="00347BA4" w14:paraId="571B037B" w14:textId="77777777" w:rsidTr="006178A2">
        <w:trPr>
          <w:trHeight w:val="532"/>
          <w:jc w:val="center"/>
        </w:trPr>
        <w:tc>
          <w:tcPr>
            <w:tcW w:w="1412" w:type="pct"/>
            <w:vAlign w:val="center"/>
          </w:tcPr>
          <w:p w14:paraId="245A53F9" w14:textId="77777777" w:rsidR="00F02579" w:rsidRPr="00F02579" w:rsidRDefault="00F02579" w:rsidP="00E67F65">
            <w:pPr>
              <w:tabs>
                <w:tab w:val="left" w:pos="567"/>
              </w:tabs>
              <w:spacing w:before="60" w:after="60" w:line="276" w:lineRule="auto"/>
              <w:ind w:left="567" w:right="423" w:hanging="567"/>
              <w:jc w:val="center"/>
              <w:rPr>
                <w:rFonts w:ascii="Alliance Platt Bold" w:hAnsi="Alliance Platt Bold" w:cs="Arial"/>
                <w:b/>
                <w:sz w:val="20"/>
                <w:szCs w:val="20"/>
              </w:rPr>
            </w:pPr>
            <w:r w:rsidRPr="00F02579">
              <w:rPr>
                <w:rFonts w:ascii="Alliance Platt Bold" w:hAnsi="Alliance Platt Bold" w:cs="Arial"/>
                <w:b/>
                <w:sz w:val="20"/>
                <w:szCs w:val="20"/>
              </w:rPr>
              <w:t>PROVEEDOR</w:t>
            </w:r>
          </w:p>
        </w:tc>
        <w:tc>
          <w:tcPr>
            <w:tcW w:w="1767" w:type="pct"/>
            <w:vAlign w:val="center"/>
          </w:tcPr>
          <w:p w14:paraId="38542DB5" w14:textId="77777777" w:rsidR="00F02579" w:rsidRPr="00F02579" w:rsidRDefault="00F02579" w:rsidP="00E67F65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Alliance Platt Bold" w:hAnsi="Alliance Platt Bold" w:cs="Arial"/>
                <w:b/>
                <w:sz w:val="20"/>
                <w:szCs w:val="20"/>
              </w:rPr>
            </w:pPr>
            <w:r w:rsidRPr="00F02579">
              <w:rPr>
                <w:rFonts w:ascii="Alliance Platt Bold" w:hAnsi="Alliance Platt Bold" w:cs="Arial"/>
                <w:b/>
                <w:sz w:val="20"/>
                <w:szCs w:val="20"/>
              </w:rPr>
              <w:t>TIPO DE SERVICIO / ACTIVIDAD</w:t>
            </w:r>
          </w:p>
        </w:tc>
        <w:tc>
          <w:tcPr>
            <w:tcW w:w="1821" w:type="pct"/>
            <w:vAlign w:val="center"/>
          </w:tcPr>
          <w:p w14:paraId="106A3FB7" w14:textId="77777777" w:rsidR="00F02579" w:rsidRPr="00F02579" w:rsidRDefault="00F02579" w:rsidP="00E67F65">
            <w:pPr>
              <w:tabs>
                <w:tab w:val="left" w:pos="567"/>
              </w:tabs>
              <w:spacing w:line="276" w:lineRule="auto"/>
              <w:ind w:left="567" w:hanging="567"/>
              <w:jc w:val="center"/>
              <w:rPr>
                <w:rFonts w:ascii="Alliance Platt Bold" w:hAnsi="Alliance Platt Bold" w:cs="Arial"/>
                <w:b/>
                <w:sz w:val="20"/>
                <w:szCs w:val="20"/>
              </w:rPr>
            </w:pPr>
            <w:r w:rsidRPr="00F02579">
              <w:rPr>
                <w:rFonts w:ascii="Alliance Platt Bold" w:hAnsi="Alliance Platt Bold" w:cs="Arial"/>
                <w:b/>
                <w:sz w:val="20"/>
                <w:szCs w:val="20"/>
              </w:rPr>
              <w:t>PROCESO/SERVICIO CLAVE</w:t>
            </w:r>
          </w:p>
        </w:tc>
      </w:tr>
      <w:tr w:rsidR="00F02579" w:rsidRPr="00347BA4" w14:paraId="1B182F4E" w14:textId="77777777" w:rsidTr="006178A2">
        <w:trPr>
          <w:trHeight w:val="347"/>
          <w:jc w:val="center"/>
        </w:trPr>
        <w:tc>
          <w:tcPr>
            <w:tcW w:w="1412" w:type="pct"/>
            <w:vAlign w:val="center"/>
          </w:tcPr>
          <w:p w14:paraId="426161C5" w14:textId="08631C95" w:rsidR="00F02579" w:rsidRPr="00B92844" w:rsidRDefault="00F02579" w:rsidP="00E67F65">
            <w:pPr>
              <w:tabs>
                <w:tab w:val="left" w:pos="567"/>
              </w:tabs>
              <w:ind w:left="567" w:right="423" w:hanging="567"/>
              <w:jc w:val="center"/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</w:rPr>
            </w:pPr>
            <w:r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  <w:t>Proveedor 1</w:t>
            </w:r>
          </w:p>
        </w:tc>
        <w:tc>
          <w:tcPr>
            <w:tcW w:w="1767" w:type="pct"/>
            <w:vAlign w:val="center"/>
          </w:tcPr>
          <w:p w14:paraId="2CF0A579" w14:textId="622101C3" w:rsidR="00F02579" w:rsidRPr="00B92844" w:rsidRDefault="00DF3B03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Servicio A</w:t>
            </w:r>
          </w:p>
        </w:tc>
        <w:tc>
          <w:tcPr>
            <w:tcW w:w="1821" w:type="pct"/>
            <w:vAlign w:val="center"/>
          </w:tcPr>
          <w:p w14:paraId="2708E3CE" w14:textId="6B96EC80" w:rsidR="00F02579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Proceso/Servicio clave A</w:t>
            </w:r>
          </w:p>
        </w:tc>
      </w:tr>
      <w:tr w:rsidR="00110F6A" w:rsidRPr="00347BA4" w14:paraId="2059D5A3" w14:textId="77777777" w:rsidTr="006178A2">
        <w:trPr>
          <w:trHeight w:val="430"/>
          <w:jc w:val="center"/>
        </w:trPr>
        <w:tc>
          <w:tcPr>
            <w:tcW w:w="1412" w:type="pct"/>
            <w:vAlign w:val="center"/>
          </w:tcPr>
          <w:p w14:paraId="09DB722B" w14:textId="57B12AB7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jc w:val="center"/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</w:pPr>
            <w:r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  <w:t>Proveedor 2</w:t>
            </w:r>
          </w:p>
        </w:tc>
        <w:tc>
          <w:tcPr>
            <w:tcW w:w="1767" w:type="pct"/>
            <w:vAlign w:val="center"/>
          </w:tcPr>
          <w:p w14:paraId="19FEC0F8" w14:textId="23A97609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Servicio B</w:t>
            </w:r>
          </w:p>
        </w:tc>
        <w:tc>
          <w:tcPr>
            <w:tcW w:w="1821" w:type="pct"/>
            <w:vAlign w:val="center"/>
          </w:tcPr>
          <w:p w14:paraId="5D3DA117" w14:textId="6D97755B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Proceso/Servicio clave B</w:t>
            </w:r>
          </w:p>
        </w:tc>
      </w:tr>
      <w:tr w:rsidR="00110F6A" w:rsidRPr="00347BA4" w14:paraId="652055C5" w14:textId="77777777" w:rsidTr="006178A2">
        <w:trPr>
          <w:trHeight w:val="373"/>
          <w:jc w:val="center"/>
        </w:trPr>
        <w:tc>
          <w:tcPr>
            <w:tcW w:w="1412" w:type="pct"/>
            <w:vAlign w:val="center"/>
          </w:tcPr>
          <w:p w14:paraId="31657F5E" w14:textId="71065FD8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jc w:val="center"/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</w:pPr>
            <w:r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  <w:lastRenderedPageBreak/>
              <w:t>Software 1</w:t>
            </w:r>
          </w:p>
        </w:tc>
        <w:tc>
          <w:tcPr>
            <w:tcW w:w="1767" w:type="pct"/>
            <w:vAlign w:val="center"/>
          </w:tcPr>
          <w:p w14:paraId="1DD418FC" w14:textId="3749DD4F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Actividad A</w:t>
            </w:r>
          </w:p>
        </w:tc>
        <w:tc>
          <w:tcPr>
            <w:tcW w:w="1821" w:type="pct"/>
            <w:vAlign w:val="center"/>
          </w:tcPr>
          <w:p w14:paraId="6CCF3B3C" w14:textId="00E39251" w:rsidR="00110F6A" w:rsidRPr="00B92844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Proceso/Servicio clave C</w:t>
            </w:r>
          </w:p>
        </w:tc>
      </w:tr>
      <w:tr w:rsidR="00110F6A" w:rsidRPr="00347BA4" w14:paraId="582FCF96" w14:textId="77777777" w:rsidTr="006178A2">
        <w:trPr>
          <w:trHeight w:val="471"/>
          <w:jc w:val="center"/>
        </w:trPr>
        <w:tc>
          <w:tcPr>
            <w:tcW w:w="1412" w:type="pct"/>
            <w:vAlign w:val="center"/>
          </w:tcPr>
          <w:p w14:paraId="248752D7" w14:textId="1A75A91B" w:rsidR="00110F6A" w:rsidRDefault="00110F6A" w:rsidP="00E67F65">
            <w:pPr>
              <w:tabs>
                <w:tab w:val="left" w:pos="567"/>
              </w:tabs>
              <w:ind w:left="567" w:right="423" w:hanging="567"/>
              <w:jc w:val="center"/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</w:pPr>
            <w:r>
              <w:rPr>
                <w:rFonts w:ascii="Alliance Platt Light" w:eastAsia="Times New Roman" w:hAnsi="Alliance Platt Light" w:cs="Arial"/>
                <w:b/>
                <w:color w:val="404040"/>
                <w:sz w:val="20"/>
                <w:szCs w:val="20"/>
                <w:lang w:val="es-ES"/>
              </w:rPr>
              <w:t>Software 2</w:t>
            </w:r>
          </w:p>
        </w:tc>
        <w:tc>
          <w:tcPr>
            <w:tcW w:w="1767" w:type="pct"/>
            <w:vAlign w:val="center"/>
          </w:tcPr>
          <w:p w14:paraId="7681C7A3" w14:textId="353AF852" w:rsidR="00110F6A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Actividad B</w:t>
            </w:r>
          </w:p>
        </w:tc>
        <w:tc>
          <w:tcPr>
            <w:tcW w:w="1821" w:type="pct"/>
            <w:vAlign w:val="center"/>
          </w:tcPr>
          <w:p w14:paraId="6BD4A7A2" w14:textId="4D8A5F25" w:rsidR="00110F6A" w:rsidRDefault="00110F6A" w:rsidP="00E67F65">
            <w:pPr>
              <w:tabs>
                <w:tab w:val="left" w:pos="567"/>
              </w:tabs>
              <w:ind w:left="567" w:right="423" w:hanging="567"/>
              <w:contextualSpacing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>Proceso/Servicio clave D</w:t>
            </w:r>
          </w:p>
        </w:tc>
      </w:tr>
    </w:tbl>
    <w:p w14:paraId="37208F99" w14:textId="4E32DE82" w:rsidR="00347BA4" w:rsidRPr="00347BA4" w:rsidRDefault="00347BA4" w:rsidP="00E67F65">
      <w:pPr>
        <w:keepNext/>
        <w:keepLines/>
        <w:numPr>
          <w:ilvl w:val="4"/>
          <w:numId w:val="1"/>
        </w:numPr>
        <w:tabs>
          <w:tab w:val="left" w:pos="567"/>
        </w:tabs>
        <w:spacing w:before="240" w:after="120" w:line="257" w:lineRule="auto"/>
        <w:ind w:left="567" w:right="423" w:hanging="567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Exclusión</w:t>
      </w:r>
      <w:bookmarkEnd w:id="8"/>
      <w:bookmarkEnd w:id="9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 xml:space="preserve"> </w:t>
      </w:r>
    </w:p>
    <w:p w14:paraId="63F7BA9A" w14:textId="65912CF0" w:rsidR="00347BA4" w:rsidRDefault="00985674" w:rsidP="00E67F65">
      <w:pPr>
        <w:tabs>
          <w:tab w:val="left" w:pos="567"/>
        </w:tabs>
        <w:ind w:left="567" w:right="423" w:hanging="567"/>
        <w:rPr>
          <w:rFonts w:ascii="Alliance Platt Light" w:hAnsi="Alliance Platt Light"/>
        </w:rPr>
      </w:pPr>
      <w:r w:rsidRPr="00985674">
        <w:rPr>
          <w:rFonts w:ascii="Alliance Platt Light" w:hAnsi="Alliance Platt Light"/>
        </w:rPr>
        <w:t>No aplica ninguna exclusión a la norma ISO 27001 para el sistema de gestión de seguridad de la información. El SoA detalla los controles aplicables y no aplicables.</w:t>
      </w:r>
    </w:p>
    <w:sectPr w:rsidR="00347BA4" w:rsidSect="00F1448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993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9E064" w14:textId="77777777" w:rsidR="00A16F40" w:rsidRDefault="00A16F40" w:rsidP="00B64F78">
      <w:pPr>
        <w:spacing w:after="0" w:line="240" w:lineRule="auto"/>
      </w:pPr>
      <w:r>
        <w:separator/>
      </w:r>
    </w:p>
  </w:endnote>
  <w:endnote w:type="continuationSeparator" w:id="0">
    <w:p w14:paraId="18D62AEC" w14:textId="77777777" w:rsidR="00A16F40" w:rsidRDefault="00A16F40" w:rsidP="00B64F78">
      <w:pPr>
        <w:spacing w:after="0" w:line="240" w:lineRule="auto"/>
      </w:pPr>
      <w:r>
        <w:continuationSeparator/>
      </w:r>
    </w:p>
  </w:endnote>
  <w:endnote w:type="continuationNotice" w:id="1">
    <w:p w14:paraId="138D1586" w14:textId="77777777" w:rsidR="00A16F40" w:rsidRDefault="00A16F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3F5E" w14:textId="7DFDE631" w:rsidR="00C73245" w:rsidRPr="00F14481" w:rsidRDefault="00F14481" w:rsidP="00F14481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6"/>
        <w:szCs w:val="16"/>
        <w:lang w:val="en-US"/>
      </w:rPr>
    </w:pPr>
    <w:r>
      <w:rPr>
        <w:rFonts w:ascii="Alliance Platt Light" w:hAnsi="Alliance Platt Light" w:cs="Arial"/>
        <w:sz w:val="16"/>
        <w:szCs w:val="16"/>
        <w:lang w:val="en-US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-</w:t>
    </w:r>
    <w:r>
      <w:rPr>
        <w:rFonts w:ascii="Alliance Platt Light" w:hAnsi="Alliance Platt Light" w:cs="Arial"/>
        <w:sz w:val="16"/>
        <w:szCs w:val="16"/>
        <w:lang w:val="en-US"/>
      </w:rPr>
      <w:t>XXX</w:t>
    </w:r>
    <w:r w:rsidRPr="00242379">
      <w:rPr>
        <w:rFonts w:ascii="Alliance Platt Light" w:hAnsi="Alliance Platt Light" w:cs="Arial"/>
        <w:sz w:val="16"/>
        <w:szCs w:val="16"/>
        <w:lang w:val="en-US"/>
      </w:rPr>
      <w:t>-001</w:t>
    </w:r>
    <w:r w:rsidRPr="00242379">
      <w:rPr>
        <w:rFonts w:ascii="Alliance Platt Light" w:hAnsi="Alliance Platt Light" w:cs="Arial"/>
        <w:sz w:val="16"/>
        <w:szCs w:val="16"/>
      </w:rPr>
      <w:ptab w:relativeTo="margin" w:alignment="center" w:leader="none"/>
    </w:r>
    <w:r w:rsidRPr="00242379">
      <w:rPr>
        <w:rFonts w:ascii="Alliance Platt Light" w:hAnsi="Alliance Platt Light" w:cs="Arial"/>
        <w:sz w:val="16"/>
        <w:szCs w:val="16"/>
        <w:lang w:val="en-US"/>
      </w:rPr>
      <w:t>v</w:t>
    </w:r>
    <w:r>
      <w:rPr>
        <w:rFonts w:ascii="Alliance Platt Light" w:hAnsi="Alliance Platt Light" w:cs="Arial"/>
        <w:sz w:val="16"/>
        <w:szCs w:val="16"/>
        <w:lang w:val="en-US"/>
      </w:rPr>
      <w:t>10</w:t>
    </w:r>
    <w:r w:rsidRPr="00242379">
      <w:rPr>
        <w:rFonts w:ascii="Alliance Platt Light" w:hAnsi="Alliance Platt Light" w:cs="Arial"/>
        <w:sz w:val="16"/>
        <w:szCs w:val="16"/>
        <w:lang w:val="en-US"/>
      </w:rPr>
      <w:t>.0</w:t>
    </w:r>
    <w:r w:rsidRPr="00242379">
      <w:rPr>
        <w:rFonts w:ascii="Alliance Platt Light" w:hAnsi="Alliance Platt Light" w:cs="Arial"/>
        <w:sz w:val="16"/>
        <w:szCs w:val="16"/>
      </w:rPr>
      <w:ptab w:relativeTo="margin" w:alignment="right" w:leader="none"/>
    </w:r>
    <w:r>
      <w:rPr>
        <w:rFonts w:ascii="Alliance Platt Light" w:hAnsi="Alliance Platt Light" w:cs="Arial"/>
        <w:sz w:val="16"/>
        <w:szCs w:val="16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/</w:t>
    </w:r>
    <w:r>
      <w:rPr>
        <w:rFonts w:ascii="Alliance Platt Light" w:hAnsi="Alliance Platt Light" w:cs="Arial"/>
        <w:sz w:val="16"/>
        <w:szCs w:val="16"/>
        <w:lang w:val="en-US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/20</w:t>
    </w:r>
    <w:r>
      <w:rPr>
        <w:rFonts w:ascii="Alliance Platt Light" w:hAnsi="Alliance Platt Light" w:cs="Arial"/>
        <w:sz w:val="16"/>
        <w:szCs w:val="16"/>
        <w:lang w:val="en-US"/>
      </w:rPr>
      <w:t>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73BE" w14:textId="599EBFF4" w:rsidR="005E260F" w:rsidRPr="00242379" w:rsidRDefault="00C73245" w:rsidP="00413877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6"/>
        <w:szCs w:val="16"/>
        <w:lang w:val="en-US"/>
      </w:rPr>
    </w:pPr>
    <w:r>
      <w:rPr>
        <w:rFonts w:ascii="Alliance Platt Light" w:hAnsi="Alliance Platt Light" w:cs="Arial"/>
        <w:sz w:val="16"/>
        <w:szCs w:val="16"/>
        <w:lang w:val="en-US"/>
      </w:rPr>
      <w:t>XX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-</w:t>
    </w:r>
    <w:r>
      <w:rPr>
        <w:rFonts w:ascii="Alliance Platt Light" w:hAnsi="Alliance Platt Light" w:cs="Arial"/>
        <w:sz w:val="16"/>
        <w:szCs w:val="16"/>
        <w:lang w:val="en-US"/>
      </w:rPr>
      <w:t>XXX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-00</w:t>
    </w:r>
    <w:r w:rsidR="00100A06" w:rsidRPr="00242379">
      <w:rPr>
        <w:rFonts w:ascii="Alliance Platt Light" w:hAnsi="Alliance Platt Light" w:cs="Arial"/>
        <w:sz w:val="16"/>
        <w:szCs w:val="16"/>
        <w:lang w:val="en-US"/>
      </w:rPr>
      <w:t>1</w:t>
    </w:r>
    <w:r w:rsidR="005E260F" w:rsidRPr="00242379">
      <w:rPr>
        <w:rFonts w:ascii="Alliance Platt Light" w:hAnsi="Alliance Platt Light" w:cs="Arial"/>
        <w:sz w:val="16"/>
        <w:szCs w:val="16"/>
      </w:rPr>
      <w:ptab w:relativeTo="margin" w:alignment="center" w:leader="none"/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v</w:t>
    </w:r>
    <w:r w:rsidR="009D6C4F">
      <w:rPr>
        <w:rFonts w:ascii="Alliance Platt Light" w:hAnsi="Alliance Platt Light" w:cs="Arial"/>
        <w:sz w:val="16"/>
        <w:szCs w:val="16"/>
        <w:lang w:val="en-US"/>
      </w:rPr>
      <w:t>1</w:t>
    </w:r>
    <w:r w:rsidR="00CF31BE">
      <w:rPr>
        <w:rFonts w:ascii="Alliance Platt Light" w:hAnsi="Alliance Platt Light" w:cs="Arial"/>
        <w:sz w:val="16"/>
        <w:szCs w:val="16"/>
        <w:lang w:val="en-US"/>
      </w:rPr>
      <w:t>0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.0</w:t>
    </w:r>
    <w:r w:rsidR="005E260F" w:rsidRPr="00242379">
      <w:rPr>
        <w:rFonts w:ascii="Alliance Platt Light" w:hAnsi="Alliance Platt Light" w:cs="Arial"/>
        <w:sz w:val="16"/>
        <w:szCs w:val="16"/>
      </w:rPr>
      <w:ptab w:relativeTo="margin" w:alignment="right" w:leader="none"/>
    </w:r>
    <w:r>
      <w:rPr>
        <w:rFonts w:ascii="Alliance Platt Light" w:hAnsi="Alliance Platt Light" w:cs="Arial"/>
        <w:sz w:val="16"/>
        <w:szCs w:val="16"/>
      </w:rPr>
      <w:t>XX</w:t>
    </w:r>
    <w:r w:rsidR="00E456DD" w:rsidRPr="00242379">
      <w:rPr>
        <w:rFonts w:ascii="Alliance Platt Light" w:hAnsi="Alliance Platt Light" w:cs="Arial"/>
        <w:sz w:val="16"/>
        <w:szCs w:val="16"/>
        <w:lang w:val="en-US"/>
      </w:rPr>
      <w:t>/</w:t>
    </w:r>
    <w:r>
      <w:rPr>
        <w:rFonts w:ascii="Alliance Platt Light" w:hAnsi="Alliance Platt Light" w:cs="Arial"/>
        <w:sz w:val="16"/>
        <w:szCs w:val="16"/>
        <w:lang w:val="en-US"/>
      </w:rPr>
      <w:t>XX</w:t>
    </w:r>
    <w:r w:rsidR="00E456DD" w:rsidRPr="00242379">
      <w:rPr>
        <w:rFonts w:ascii="Alliance Platt Light" w:hAnsi="Alliance Platt Light" w:cs="Arial"/>
        <w:sz w:val="16"/>
        <w:szCs w:val="16"/>
        <w:lang w:val="en-US"/>
      </w:rPr>
      <w:t>/20</w:t>
    </w:r>
    <w:r>
      <w:rPr>
        <w:rFonts w:ascii="Alliance Platt Light" w:hAnsi="Alliance Platt Light" w:cs="Arial"/>
        <w:sz w:val="16"/>
        <w:szCs w:val="16"/>
        <w:lang w:val="en-US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C9A38" w14:textId="77777777" w:rsidR="00A16F40" w:rsidRDefault="00A16F40" w:rsidP="00B64F78">
      <w:pPr>
        <w:spacing w:after="0" w:line="240" w:lineRule="auto"/>
      </w:pPr>
      <w:r>
        <w:separator/>
      </w:r>
    </w:p>
  </w:footnote>
  <w:footnote w:type="continuationSeparator" w:id="0">
    <w:p w14:paraId="080414C5" w14:textId="77777777" w:rsidR="00A16F40" w:rsidRDefault="00A16F40" w:rsidP="00B64F78">
      <w:pPr>
        <w:spacing w:after="0" w:line="240" w:lineRule="auto"/>
      </w:pPr>
      <w:r>
        <w:continuationSeparator/>
      </w:r>
    </w:p>
  </w:footnote>
  <w:footnote w:type="continuationNotice" w:id="1">
    <w:p w14:paraId="75CD77F2" w14:textId="77777777" w:rsidR="00A16F40" w:rsidRDefault="00A16F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806"/>
      <w:gridCol w:w="1417"/>
      <w:gridCol w:w="1132"/>
    </w:tblGrid>
    <w:tr w:rsidR="00F14481" w:rsidRPr="00746336" w14:paraId="05337C93" w14:textId="77777777" w:rsidTr="005F6F6F">
      <w:trPr>
        <w:trHeight w:val="410"/>
        <w:jc w:val="center"/>
      </w:trPr>
      <w:tc>
        <w:tcPr>
          <w:tcW w:w="2522" w:type="dxa"/>
          <w:vMerge w:val="restart"/>
          <w:vAlign w:val="center"/>
        </w:tcPr>
        <w:p w14:paraId="4210C833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780227795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427" w:type="dxa"/>
              <w:gridSpan w:val="2"/>
              <w:vAlign w:val="center"/>
            </w:tcPr>
            <w:p w14:paraId="18DD2672" w14:textId="615F217F" w:rsidR="00F14481" w:rsidRPr="00746336" w:rsidRDefault="00A00351" w:rsidP="00F14481">
              <w:pPr>
                <w:ind w:left="138"/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Alcance SGSI</w:t>
              </w:r>
            </w:p>
          </w:tc>
        </w:sdtContent>
      </w:sdt>
      <w:tc>
        <w:tcPr>
          <w:tcW w:w="2549" w:type="dxa"/>
          <w:gridSpan w:val="2"/>
          <w:vAlign w:val="center"/>
        </w:tcPr>
        <w:p w14:paraId="771895B0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</w:rPr>
            <w:t>XXX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-001</w:t>
          </w:r>
        </w:p>
      </w:tc>
    </w:tr>
    <w:tr w:rsidR="00F14481" w:rsidRPr="00746336" w14:paraId="0B56A128" w14:textId="77777777" w:rsidTr="005F6F6F">
      <w:trPr>
        <w:trHeight w:val="320"/>
        <w:jc w:val="center"/>
      </w:trPr>
      <w:tc>
        <w:tcPr>
          <w:tcW w:w="2522" w:type="dxa"/>
          <w:vMerge/>
        </w:tcPr>
        <w:p w14:paraId="233EBBCA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38B70A8D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806" w:type="dxa"/>
          <w:vAlign w:val="center"/>
        </w:tcPr>
        <w:p w14:paraId="611C98B7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Confidencial</w:t>
          </w:r>
        </w:p>
      </w:tc>
      <w:tc>
        <w:tcPr>
          <w:tcW w:w="1417" w:type="dxa"/>
          <w:vAlign w:val="center"/>
        </w:tcPr>
        <w:p w14:paraId="211B87FD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132" w:type="dxa"/>
          <w:vAlign w:val="center"/>
        </w:tcPr>
        <w:p w14:paraId="383CB0C7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F14481" w:rsidRPr="00746336" w14:paraId="5DD7D5D9" w14:textId="77777777" w:rsidTr="005F6F6F">
      <w:trPr>
        <w:trHeight w:val="298"/>
        <w:jc w:val="center"/>
      </w:trPr>
      <w:tc>
        <w:tcPr>
          <w:tcW w:w="2522" w:type="dxa"/>
          <w:vMerge/>
        </w:tcPr>
        <w:p w14:paraId="15712D5D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6" w:type="dxa"/>
          <w:gridSpan w:val="4"/>
          <w:vAlign w:val="center"/>
        </w:tcPr>
        <w:p w14:paraId="31E5F43F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2CDA2018" w14:textId="5BDDAB7B" w:rsidR="005E260F" w:rsidRPr="00B64F78" w:rsidRDefault="005E260F" w:rsidP="00B64F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806"/>
      <w:gridCol w:w="1417"/>
      <w:gridCol w:w="1132"/>
    </w:tblGrid>
    <w:tr w:rsidR="005E260F" w:rsidRPr="00746336" w14:paraId="59BEE68F" w14:textId="77777777" w:rsidTr="00392EF2">
      <w:trPr>
        <w:trHeight w:val="410"/>
        <w:jc w:val="center"/>
      </w:trPr>
      <w:tc>
        <w:tcPr>
          <w:tcW w:w="2522" w:type="dxa"/>
          <w:vMerge w:val="restart"/>
          <w:vAlign w:val="center"/>
        </w:tcPr>
        <w:p w14:paraId="7753E1D6" w14:textId="37F8D623" w:rsidR="005E260F" w:rsidRPr="00746336" w:rsidRDefault="005E260F" w:rsidP="00ED362A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480615400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427" w:type="dxa"/>
              <w:gridSpan w:val="2"/>
              <w:vAlign w:val="center"/>
            </w:tcPr>
            <w:p w14:paraId="680BC6DA" w14:textId="5EE3D485" w:rsidR="005E260F" w:rsidRPr="00746336" w:rsidRDefault="00C73245" w:rsidP="00295371">
              <w:pPr>
                <w:ind w:left="138"/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Alcance SG</w:t>
              </w:r>
              <w:r w:rsidR="00A00351">
                <w:rPr>
                  <w:rFonts w:ascii="Alliance Platt Light" w:hAnsi="Alliance Platt Light" w:cs="Arial"/>
                  <w:sz w:val="16"/>
                  <w:szCs w:val="16"/>
                </w:rPr>
                <w:t>SI</w:t>
              </w:r>
            </w:p>
          </w:tc>
        </w:sdtContent>
      </w:sdt>
      <w:tc>
        <w:tcPr>
          <w:tcW w:w="2549" w:type="dxa"/>
          <w:gridSpan w:val="2"/>
          <w:vAlign w:val="center"/>
        </w:tcPr>
        <w:p w14:paraId="26D879A1" w14:textId="12AC684D" w:rsidR="005E260F" w:rsidRPr="00746336" w:rsidRDefault="00C73245" w:rsidP="007162C5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5E260F" w:rsidRPr="00746336">
            <w:rPr>
              <w:rFonts w:ascii="Alliance Platt Light" w:hAnsi="Alliance Platt Light" w:cs="Arial"/>
              <w:sz w:val="16"/>
              <w:szCs w:val="16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</w:rPr>
            <w:t>XXX</w:t>
          </w:r>
          <w:r w:rsidR="005E260F" w:rsidRPr="00746336">
            <w:rPr>
              <w:rFonts w:ascii="Alliance Platt Light" w:hAnsi="Alliance Platt Light" w:cs="Arial"/>
              <w:sz w:val="16"/>
              <w:szCs w:val="16"/>
            </w:rPr>
            <w:t>-001</w:t>
          </w:r>
        </w:p>
      </w:tc>
    </w:tr>
    <w:tr w:rsidR="005E260F" w:rsidRPr="00746336" w14:paraId="181A951F" w14:textId="77777777" w:rsidTr="00392EF2">
      <w:trPr>
        <w:trHeight w:val="320"/>
        <w:jc w:val="center"/>
      </w:trPr>
      <w:tc>
        <w:tcPr>
          <w:tcW w:w="2522" w:type="dxa"/>
          <w:vMerge/>
        </w:tcPr>
        <w:p w14:paraId="0B9FEA52" w14:textId="77777777" w:rsidR="005E260F" w:rsidRPr="00746336" w:rsidRDefault="005E260F" w:rsidP="00413877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10ED149F" w14:textId="0F78945E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806" w:type="dxa"/>
          <w:vAlign w:val="center"/>
        </w:tcPr>
        <w:p w14:paraId="723CE084" w14:textId="4F92811B" w:rsidR="005E260F" w:rsidRPr="00746336" w:rsidRDefault="004043D8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Confidencial</w:t>
          </w:r>
        </w:p>
      </w:tc>
      <w:tc>
        <w:tcPr>
          <w:tcW w:w="1417" w:type="dxa"/>
          <w:vAlign w:val="center"/>
        </w:tcPr>
        <w:p w14:paraId="247E101B" w14:textId="77777777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132" w:type="dxa"/>
          <w:vAlign w:val="center"/>
        </w:tcPr>
        <w:p w14:paraId="133CA1DF" w14:textId="05CCFF84" w:rsidR="005E260F" w:rsidRPr="00746336" w:rsidRDefault="00C73245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6E5D8C" w:rsidRPr="00746336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6E5D8C" w:rsidRPr="00746336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5E260F" w:rsidRPr="00746336" w14:paraId="03DC4BCF" w14:textId="77777777" w:rsidTr="00392EF2">
      <w:trPr>
        <w:trHeight w:val="298"/>
        <w:jc w:val="center"/>
      </w:trPr>
      <w:tc>
        <w:tcPr>
          <w:tcW w:w="2522" w:type="dxa"/>
          <w:vMerge/>
        </w:tcPr>
        <w:p w14:paraId="4ED78713" w14:textId="77777777" w:rsidR="005E260F" w:rsidRPr="00746336" w:rsidRDefault="005E260F" w:rsidP="00413877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6" w:type="dxa"/>
          <w:gridSpan w:val="4"/>
          <w:vAlign w:val="center"/>
        </w:tcPr>
        <w:p w14:paraId="3D65C250" w14:textId="77777777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35550863" w14:textId="77777777" w:rsidR="005E260F" w:rsidRDefault="005E26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940"/>
    <w:multiLevelType w:val="hybridMultilevel"/>
    <w:tmpl w:val="5F74591E"/>
    <w:lvl w:ilvl="0" w:tplc="822415AC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5706F"/>
    <w:multiLevelType w:val="hybridMultilevel"/>
    <w:tmpl w:val="3DB6E6C8"/>
    <w:lvl w:ilvl="0" w:tplc="1BCCB9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3264F9"/>
      </w:rPr>
    </w:lvl>
    <w:lvl w:ilvl="1" w:tplc="28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D13CA3"/>
    <w:multiLevelType w:val="hybridMultilevel"/>
    <w:tmpl w:val="67E8B318"/>
    <w:lvl w:ilvl="0" w:tplc="280A0011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" w15:restartNumberingAfterBreak="0">
    <w:nsid w:val="36FD5292"/>
    <w:multiLevelType w:val="hybridMultilevel"/>
    <w:tmpl w:val="014E5A3C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A25508F"/>
    <w:multiLevelType w:val="hybridMultilevel"/>
    <w:tmpl w:val="91A28842"/>
    <w:lvl w:ilvl="0" w:tplc="280A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6" w15:restartNumberingAfterBreak="0">
    <w:nsid w:val="3B6721E0"/>
    <w:multiLevelType w:val="multilevel"/>
    <w:tmpl w:val="D234942C"/>
    <w:lvl w:ilvl="0">
      <w:start w:val="1"/>
      <w:numFmt w:val="upperRoman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3264F9"/>
        <w:sz w:val="24"/>
        <w:szCs w:val="24"/>
      </w:rPr>
    </w:lvl>
    <w:lvl w:ilvl="1">
      <w:start w:val="1"/>
      <w:numFmt w:val="decimal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3264F9"/>
        <w:sz w:val="22"/>
        <w:szCs w:val="12"/>
      </w:rPr>
    </w:lvl>
    <w:lvl w:ilvl="2">
      <w:start w:val="1"/>
      <w:numFmt w:val="decimal"/>
      <w:lvlText w:val="%2.%3."/>
      <w:lvlJc w:val="left"/>
      <w:pPr>
        <w:ind w:left="9271" w:hanging="624"/>
      </w:pPr>
      <w:rPr>
        <w:rFonts w:ascii="Alliance Platt Bold" w:hAnsi="Alliance Platt Bold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10285C"/>
    <w:multiLevelType w:val="hybridMultilevel"/>
    <w:tmpl w:val="B4468A20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99778CC"/>
    <w:multiLevelType w:val="hybridMultilevel"/>
    <w:tmpl w:val="DA9E59D0"/>
    <w:lvl w:ilvl="0" w:tplc="1BCCB9AE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0" w15:restartNumberingAfterBreak="0">
    <w:nsid w:val="4A1C6670"/>
    <w:multiLevelType w:val="hybridMultilevel"/>
    <w:tmpl w:val="5796AFDC"/>
    <w:lvl w:ilvl="0" w:tplc="1BCCB9AE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11" w15:restartNumberingAfterBreak="0">
    <w:nsid w:val="668D7071"/>
    <w:multiLevelType w:val="hybridMultilevel"/>
    <w:tmpl w:val="0BD8C49E"/>
    <w:lvl w:ilvl="0" w:tplc="280A000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745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817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889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961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1033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1055" w:hanging="360"/>
      </w:pPr>
      <w:rPr>
        <w:rFonts w:ascii="Wingdings" w:hAnsi="Wingdings" w:hint="default"/>
      </w:rPr>
    </w:lvl>
  </w:abstractNum>
  <w:abstractNum w:abstractNumId="12" w15:restartNumberingAfterBreak="0">
    <w:nsid w:val="6B90330B"/>
    <w:multiLevelType w:val="hybridMultilevel"/>
    <w:tmpl w:val="F02A0FC4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6FC40ABA"/>
    <w:multiLevelType w:val="multilevel"/>
    <w:tmpl w:val="28267ECA"/>
    <w:lvl w:ilvl="0">
      <w:start w:val="1"/>
      <w:numFmt w:val="upperRoman"/>
      <w:pStyle w:val="Ttulo1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3264F9"/>
        <w:sz w:val="24"/>
        <w:szCs w:val="24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3264F9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9271" w:hanging="624"/>
      </w:pPr>
      <w:rPr>
        <w:rFonts w:ascii="Alliance Platt Bold" w:hAnsi="Alliance Platt Bold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01537708">
    <w:abstractNumId w:val="13"/>
  </w:num>
  <w:num w:numId="2" w16cid:durableId="5327707">
    <w:abstractNumId w:val="1"/>
  </w:num>
  <w:num w:numId="3" w16cid:durableId="1632512855">
    <w:abstractNumId w:val="3"/>
  </w:num>
  <w:num w:numId="4" w16cid:durableId="1911033492">
    <w:abstractNumId w:val="0"/>
  </w:num>
  <w:num w:numId="5" w16cid:durableId="933171182">
    <w:abstractNumId w:val="9"/>
  </w:num>
  <w:num w:numId="6" w16cid:durableId="276453431">
    <w:abstractNumId w:val="12"/>
  </w:num>
  <w:num w:numId="7" w16cid:durableId="962737130">
    <w:abstractNumId w:val="8"/>
  </w:num>
  <w:num w:numId="8" w16cid:durableId="675615146">
    <w:abstractNumId w:val="10"/>
  </w:num>
  <w:num w:numId="9" w16cid:durableId="291134224">
    <w:abstractNumId w:val="4"/>
  </w:num>
  <w:num w:numId="10" w16cid:durableId="1418089797">
    <w:abstractNumId w:val="2"/>
  </w:num>
  <w:num w:numId="11" w16cid:durableId="845634324">
    <w:abstractNumId w:val="11"/>
  </w:num>
  <w:num w:numId="12" w16cid:durableId="1979991592">
    <w:abstractNumId w:val="5"/>
  </w:num>
  <w:num w:numId="13" w16cid:durableId="1765498010">
    <w:abstractNumId w:val="13"/>
    <w:lvlOverride w:ilvl="0">
      <w:startOverride w:val="1"/>
    </w:lvlOverride>
    <w:lvlOverride w:ilvl="1">
      <w:startOverride w:val="4"/>
    </w:lvlOverride>
  </w:num>
  <w:num w:numId="14" w16cid:durableId="20165707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6332470">
    <w:abstractNumId w:val="6"/>
  </w:num>
  <w:num w:numId="16" w16cid:durableId="15977093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63670">
    <w:abstractNumId w:val="13"/>
  </w:num>
  <w:num w:numId="18" w16cid:durableId="792209090">
    <w:abstractNumId w:val="13"/>
  </w:num>
  <w:num w:numId="19" w16cid:durableId="294407155">
    <w:abstractNumId w:val="13"/>
  </w:num>
  <w:num w:numId="20" w16cid:durableId="296420225">
    <w:abstractNumId w:val="13"/>
  </w:num>
  <w:num w:numId="21" w16cid:durableId="1319964713">
    <w:abstractNumId w:val="13"/>
  </w:num>
  <w:num w:numId="22" w16cid:durableId="55053021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EEB"/>
    <w:rsid w:val="00001629"/>
    <w:rsid w:val="00001A8E"/>
    <w:rsid w:val="00002ACE"/>
    <w:rsid w:val="00002D18"/>
    <w:rsid w:val="00003216"/>
    <w:rsid w:val="000039A9"/>
    <w:rsid w:val="000067EE"/>
    <w:rsid w:val="00010E7F"/>
    <w:rsid w:val="00012286"/>
    <w:rsid w:val="00012984"/>
    <w:rsid w:val="00013EEE"/>
    <w:rsid w:val="00014344"/>
    <w:rsid w:val="00014AE2"/>
    <w:rsid w:val="00015877"/>
    <w:rsid w:val="00023C61"/>
    <w:rsid w:val="00025A11"/>
    <w:rsid w:val="00025CFA"/>
    <w:rsid w:val="0002631B"/>
    <w:rsid w:val="00030F1E"/>
    <w:rsid w:val="0003139F"/>
    <w:rsid w:val="00031969"/>
    <w:rsid w:val="0003557C"/>
    <w:rsid w:val="00036160"/>
    <w:rsid w:val="0003709F"/>
    <w:rsid w:val="00040CC1"/>
    <w:rsid w:val="00040F24"/>
    <w:rsid w:val="00041890"/>
    <w:rsid w:val="000424C9"/>
    <w:rsid w:val="00044F5A"/>
    <w:rsid w:val="0004783F"/>
    <w:rsid w:val="00047B19"/>
    <w:rsid w:val="00051011"/>
    <w:rsid w:val="00053186"/>
    <w:rsid w:val="000532DB"/>
    <w:rsid w:val="0005418A"/>
    <w:rsid w:val="000542A6"/>
    <w:rsid w:val="00055088"/>
    <w:rsid w:val="000561E7"/>
    <w:rsid w:val="00056879"/>
    <w:rsid w:val="00060E75"/>
    <w:rsid w:val="000612B7"/>
    <w:rsid w:val="0006257E"/>
    <w:rsid w:val="0006421F"/>
    <w:rsid w:val="0006424F"/>
    <w:rsid w:val="0006596F"/>
    <w:rsid w:val="0006647A"/>
    <w:rsid w:val="00066D88"/>
    <w:rsid w:val="00067667"/>
    <w:rsid w:val="00070116"/>
    <w:rsid w:val="00071203"/>
    <w:rsid w:val="00071B9A"/>
    <w:rsid w:val="0007238F"/>
    <w:rsid w:val="0007500B"/>
    <w:rsid w:val="00080D3E"/>
    <w:rsid w:val="00082950"/>
    <w:rsid w:val="000833A0"/>
    <w:rsid w:val="00083CAE"/>
    <w:rsid w:val="00084CEB"/>
    <w:rsid w:val="000927DC"/>
    <w:rsid w:val="00093402"/>
    <w:rsid w:val="00097C0E"/>
    <w:rsid w:val="000A0920"/>
    <w:rsid w:val="000A2B4F"/>
    <w:rsid w:val="000B129E"/>
    <w:rsid w:val="000B15BE"/>
    <w:rsid w:val="000B193F"/>
    <w:rsid w:val="000B1F26"/>
    <w:rsid w:val="000B250A"/>
    <w:rsid w:val="000C2833"/>
    <w:rsid w:val="000C3FF9"/>
    <w:rsid w:val="000C428D"/>
    <w:rsid w:val="000C593D"/>
    <w:rsid w:val="000C5F36"/>
    <w:rsid w:val="000C62ED"/>
    <w:rsid w:val="000C77D5"/>
    <w:rsid w:val="000D0BB7"/>
    <w:rsid w:val="000D0F24"/>
    <w:rsid w:val="000D1190"/>
    <w:rsid w:val="000D34DE"/>
    <w:rsid w:val="000D3B14"/>
    <w:rsid w:val="000D58C5"/>
    <w:rsid w:val="000D63BC"/>
    <w:rsid w:val="000D68A7"/>
    <w:rsid w:val="000D69B6"/>
    <w:rsid w:val="000D6FDF"/>
    <w:rsid w:val="000D78C2"/>
    <w:rsid w:val="000E0CF3"/>
    <w:rsid w:val="000E4E1F"/>
    <w:rsid w:val="000E7A35"/>
    <w:rsid w:val="000F47B1"/>
    <w:rsid w:val="0010012A"/>
    <w:rsid w:val="00100A06"/>
    <w:rsid w:val="00101868"/>
    <w:rsid w:val="001027AA"/>
    <w:rsid w:val="00104A07"/>
    <w:rsid w:val="001059AD"/>
    <w:rsid w:val="00110F6A"/>
    <w:rsid w:val="00112C9D"/>
    <w:rsid w:val="00114340"/>
    <w:rsid w:val="001166EC"/>
    <w:rsid w:val="001169CE"/>
    <w:rsid w:val="00117C43"/>
    <w:rsid w:val="001204D1"/>
    <w:rsid w:val="00122B78"/>
    <w:rsid w:val="00134590"/>
    <w:rsid w:val="00137415"/>
    <w:rsid w:val="001375D7"/>
    <w:rsid w:val="001376AD"/>
    <w:rsid w:val="00137A1C"/>
    <w:rsid w:val="00141B5B"/>
    <w:rsid w:val="00142AC1"/>
    <w:rsid w:val="00144986"/>
    <w:rsid w:val="00144BE8"/>
    <w:rsid w:val="001461D6"/>
    <w:rsid w:val="00147A0C"/>
    <w:rsid w:val="001500E5"/>
    <w:rsid w:val="001534B9"/>
    <w:rsid w:val="00154D11"/>
    <w:rsid w:val="00154F07"/>
    <w:rsid w:val="00155663"/>
    <w:rsid w:val="001561DF"/>
    <w:rsid w:val="00156C0B"/>
    <w:rsid w:val="001573F4"/>
    <w:rsid w:val="00157FF7"/>
    <w:rsid w:val="001613BC"/>
    <w:rsid w:val="001625FD"/>
    <w:rsid w:val="00164761"/>
    <w:rsid w:val="00165B0D"/>
    <w:rsid w:val="00166423"/>
    <w:rsid w:val="00166480"/>
    <w:rsid w:val="001672E8"/>
    <w:rsid w:val="00172190"/>
    <w:rsid w:val="00173011"/>
    <w:rsid w:val="001732E7"/>
    <w:rsid w:val="00173418"/>
    <w:rsid w:val="00175F36"/>
    <w:rsid w:val="0018034A"/>
    <w:rsid w:val="00180AE1"/>
    <w:rsid w:val="0018143A"/>
    <w:rsid w:val="00181C17"/>
    <w:rsid w:val="0018507A"/>
    <w:rsid w:val="0018613A"/>
    <w:rsid w:val="00186912"/>
    <w:rsid w:val="001874E8"/>
    <w:rsid w:val="001902F6"/>
    <w:rsid w:val="00190AF9"/>
    <w:rsid w:val="00190F13"/>
    <w:rsid w:val="00191602"/>
    <w:rsid w:val="00193C92"/>
    <w:rsid w:val="00194743"/>
    <w:rsid w:val="00195819"/>
    <w:rsid w:val="00196A6E"/>
    <w:rsid w:val="00196E96"/>
    <w:rsid w:val="0019704C"/>
    <w:rsid w:val="001A24EF"/>
    <w:rsid w:val="001A25E3"/>
    <w:rsid w:val="001A2A49"/>
    <w:rsid w:val="001A2C77"/>
    <w:rsid w:val="001A411B"/>
    <w:rsid w:val="001A4C82"/>
    <w:rsid w:val="001A5113"/>
    <w:rsid w:val="001A57F9"/>
    <w:rsid w:val="001A5DC0"/>
    <w:rsid w:val="001A64D8"/>
    <w:rsid w:val="001B32E8"/>
    <w:rsid w:val="001B6005"/>
    <w:rsid w:val="001C0BBB"/>
    <w:rsid w:val="001C2BB4"/>
    <w:rsid w:val="001C2D4A"/>
    <w:rsid w:val="001C5092"/>
    <w:rsid w:val="001C52CB"/>
    <w:rsid w:val="001C76C3"/>
    <w:rsid w:val="001C7A45"/>
    <w:rsid w:val="001D0054"/>
    <w:rsid w:val="001D088A"/>
    <w:rsid w:val="001D0AA7"/>
    <w:rsid w:val="001D4949"/>
    <w:rsid w:val="001D4CCB"/>
    <w:rsid w:val="001D5747"/>
    <w:rsid w:val="001D65AE"/>
    <w:rsid w:val="001E05E1"/>
    <w:rsid w:val="001E192B"/>
    <w:rsid w:val="001E2E51"/>
    <w:rsid w:val="001E52CF"/>
    <w:rsid w:val="001E5C04"/>
    <w:rsid w:val="001E6161"/>
    <w:rsid w:val="001F04F4"/>
    <w:rsid w:val="001F0A87"/>
    <w:rsid w:val="001F51D7"/>
    <w:rsid w:val="001F5879"/>
    <w:rsid w:val="001F6CF4"/>
    <w:rsid w:val="001F74A7"/>
    <w:rsid w:val="00200CF6"/>
    <w:rsid w:val="0020212B"/>
    <w:rsid w:val="002030D0"/>
    <w:rsid w:val="00203C21"/>
    <w:rsid w:val="00204080"/>
    <w:rsid w:val="002063D2"/>
    <w:rsid w:val="0020696B"/>
    <w:rsid w:val="002071E1"/>
    <w:rsid w:val="00212122"/>
    <w:rsid w:val="00212520"/>
    <w:rsid w:val="0021264C"/>
    <w:rsid w:val="00213C4E"/>
    <w:rsid w:val="00213CDD"/>
    <w:rsid w:val="00213F68"/>
    <w:rsid w:val="0021474C"/>
    <w:rsid w:val="0021523D"/>
    <w:rsid w:val="0021530D"/>
    <w:rsid w:val="00216F93"/>
    <w:rsid w:val="00220BFF"/>
    <w:rsid w:val="002237A8"/>
    <w:rsid w:val="002243FF"/>
    <w:rsid w:val="00225126"/>
    <w:rsid w:val="0022665B"/>
    <w:rsid w:val="00227200"/>
    <w:rsid w:val="0022749F"/>
    <w:rsid w:val="00227A71"/>
    <w:rsid w:val="00230253"/>
    <w:rsid w:val="00230D36"/>
    <w:rsid w:val="002323EC"/>
    <w:rsid w:val="00232B3F"/>
    <w:rsid w:val="00236F18"/>
    <w:rsid w:val="00240475"/>
    <w:rsid w:val="002407EB"/>
    <w:rsid w:val="00242379"/>
    <w:rsid w:val="0024502C"/>
    <w:rsid w:val="002470AB"/>
    <w:rsid w:val="002478F4"/>
    <w:rsid w:val="002529BC"/>
    <w:rsid w:val="00253A54"/>
    <w:rsid w:val="002543F2"/>
    <w:rsid w:val="00255881"/>
    <w:rsid w:val="002559FA"/>
    <w:rsid w:val="0025604D"/>
    <w:rsid w:val="002571B2"/>
    <w:rsid w:val="00261F0A"/>
    <w:rsid w:val="00264330"/>
    <w:rsid w:val="00265D45"/>
    <w:rsid w:val="00266558"/>
    <w:rsid w:val="00266ECA"/>
    <w:rsid w:val="00267BE1"/>
    <w:rsid w:val="00267EE8"/>
    <w:rsid w:val="00271C20"/>
    <w:rsid w:val="00273748"/>
    <w:rsid w:val="00274F21"/>
    <w:rsid w:val="002769BA"/>
    <w:rsid w:val="002809E3"/>
    <w:rsid w:val="00282AB2"/>
    <w:rsid w:val="00284293"/>
    <w:rsid w:val="00285228"/>
    <w:rsid w:val="00285273"/>
    <w:rsid w:val="00286CBA"/>
    <w:rsid w:val="00287E9B"/>
    <w:rsid w:val="00290031"/>
    <w:rsid w:val="00291BEC"/>
    <w:rsid w:val="00291DF7"/>
    <w:rsid w:val="00292B69"/>
    <w:rsid w:val="00295371"/>
    <w:rsid w:val="00296076"/>
    <w:rsid w:val="00296580"/>
    <w:rsid w:val="002A069B"/>
    <w:rsid w:val="002A1016"/>
    <w:rsid w:val="002A239D"/>
    <w:rsid w:val="002A248C"/>
    <w:rsid w:val="002A7494"/>
    <w:rsid w:val="002B06FA"/>
    <w:rsid w:val="002B21B0"/>
    <w:rsid w:val="002B2A1D"/>
    <w:rsid w:val="002B5B0E"/>
    <w:rsid w:val="002B5B51"/>
    <w:rsid w:val="002B67E2"/>
    <w:rsid w:val="002C4CB4"/>
    <w:rsid w:val="002C563C"/>
    <w:rsid w:val="002C5D2A"/>
    <w:rsid w:val="002C5EBF"/>
    <w:rsid w:val="002C6C1C"/>
    <w:rsid w:val="002D2FFC"/>
    <w:rsid w:val="002D4963"/>
    <w:rsid w:val="002D4B8A"/>
    <w:rsid w:val="002D6F7F"/>
    <w:rsid w:val="002E2953"/>
    <w:rsid w:val="002E3E1B"/>
    <w:rsid w:val="002E46E0"/>
    <w:rsid w:val="002E6EF2"/>
    <w:rsid w:val="002F03A3"/>
    <w:rsid w:val="002F0817"/>
    <w:rsid w:val="002F0A36"/>
    <w:rsid w:val="002F16A2"/>
    <w:rsid w:val="002F1A03"/>
    <w:rsid w:val="002F36DA"/>
    <w:rsid w:val="002F5066"/>
    <w:rsid w:val="002F58AA"/>
    <w:rsid w:val="002F5D94"/>
    <w:rsid w:val="00300254"/>
    <w:rsid w:val="0030274D"/>
    <w:rsid w:val="00302CFF"/>
    <w:rsid w:val="00302EC2"/>
    <w:rsid w:val="00304AA7"/>
    <w:rsid w:val="00305C85"/>
    <w:rsid w:val="00305F83"/>
    <w:rsid w:val="003065FD"/>
    <w:rsid w:val="003068BB"/>
    <w:rsid w:val="00312E51"/>
    <w:rsid w:val="00314489"/>
    <w:rsid w:val="00315597"/>
    <w:rsid w:val="00317931"/>
    <w:rsid w:val="00320BB3"/>
    <w:rsid w:val="00322731"/>
    <w:rsid w:val="00322984"/>
    <w:rsid w:val="00322A45"/>
    <w:rsid w:val="0032404C"/>
    <w:rsid w:val="00325164"/>
    <w:rsid w:val="0032666A"/>
    <w:rsid w:val="00327E61"/>
    <w:rsid w:val="00330654"/>
    <w:rsid w:val="00330F0D"/>
    <w:rsid w:val="00331670"/>
    <w:rsid w:val="00331A11"/>
    <w:rsid w:val="00334B93"/>
    <w:rsid w:val="00334CA3"/>
    <w:rsid w:val="0033556D"/>
    <w:rsid w:val="00340306"/>
    <w:rsid w:val="00343093"/>
    <w:rsid w:val="00344DB2"/>
    <w:rsid w:val="00347BA4"/>
    <w:rsid w:val="00350E03"/>
    <w:rsid w:val="003514C1"/>
    <w:rsid w:val="003514CA"/>
    <w:rsid w:val="00352B88"/>
    <w:rsid w:val="003535D3"/>
    <w:rsid w:val="00354AAB"/>
    <w:rsid w:val="0035517F"/>
    <w:rsid w:val="003554E3"/>
    <w:rsid w:val="00356945"/>
    <w:rsid w:val="00356CD4"/>
    <w:rsid w:val="00357212"/>
    <w:rsid w:val="0035755D"/>
    <w:rsid w:val="003575CD"/>
    <w:rsid w:val="00357A1C"/>
    <w:rsid w:val="003603DE"/>
    <w:rsid w:val="003635E4"/>
    <w:rsid w:val="003642DD"/>
    <w:rsid w:val="00372D2D"/>
    <w:rsid w:val="00373AFC"/>
    <w:rsid w:val="003746C8"/>
    <w:rsid w:val="003768CC"/>
    <w:rsid w:val="00377557"/>
    <w:rsid w:val="0038289C"/>
    <w:rsid w:val="0038296C"/>
    <w:rsid w:val="0038411C"/>
    <w:rsid w:val="00384D61"/>
    <w:rsid w:val="0038565E"/>
    <w:rsid w:val="00385AAF"/>
    <w:rsid w:val="0038604F"/>
    <w:rsid w:val="003869D1"/>
    <w:rsid w:val="0038797B"/>
    <w:rsid w:val="00387AF0"/>
    <w:rsid w:val="003906B8"/>
    <w:rsid w:val="0039119A"/>
    <w:rsid w:val="0039280D"/>
    <w:rsid w:val="00392D31"/>
    <w:rsid w:val="00392EF2"/>
    <w:rsid w:val="00393650"/>
    <w:rsid w:val="00393A07"/>
    <w:rsid w:val="003963FE"/>
    <w:rsid w:val="00396C0B"/>
    <w:rsid w:val="003A0283"/>
    <w:rsid w:val="003A03DB"/>
    <w:rsid w:val="003A0A9B"/>
    <w:rsid w:val="003A0F46"/>
    <w:rsid w:val="003A318C"/>
    <w:rsid w:val="003A5130"/>
    <w:rsid w:val="003A5EB0"/>
    <w:rsid w:val="003A64B5"/>
    <w:rsid w:val="003A7399"/>
    <w:rsid w:val="003B0DDD"/>
    <w:rsid w:val="003B1305"/>
    <w:rsid w:val="003B2DFA"/>
    <w:rsid w:val="003B36DC"/>
    <w:rsid w:val="003B4319"/>
    <w:rsid w:val="003B43E2"/>
    <w:rsid w:val="003B48D0"/>
    <w:rsid w:val="003B4BEC"/>
    <w:rsid w:val="003B5ED1"/>
    <w:rsid w:val="003B708C"/>
    <w:rsid w:val="003C13BF"/>
    <w:rsid w:val="003C1939"/>
    <w:rsid w:val="003C260F"/>
    <w:rsid w:val="003C2DEF"/>
    <w:rsid w:val="003C519D"/>
    <w:rsid w:val="003C5D77"/>
    <w:rsid w:val="003C7661"/>
    <w:rsid w:val="003D15CC"/>
    <w:rsid w:val="003D201A"/>
    <w:rsid w:val="003D275E"/>
    <w:rsid w:val="003D344C"/>
    <w:rsid w:val="003E2CA7"/>
    <w:rsid w:val="003E2FD2"/>
    <w:rsid w:val="003E39B0"/>
    <w:rsid w:val="003E4402"/>
    <w:rsid w:val="003E4FE8"/>
    <w:rsid w:val="003E6E25"/>
    <w:rsid w:val="003F1D04"/>
    <w:rsid w:val="003F2E0A"/>
    <w:rsid w:val="003F6F09"/>
    <w:rsid w:val="003F7621"/>
    <w:rsid w:val="003F7CD0"/>
    <w:rsid w:val="00400FE0"/>
    <w:rsid w:val="004016FA"/>
    <w:rsid w:val="004018FC"/>
    <w:rsid w:val="004019FC"/>
    <w:rsid w:val="00401D26"/>
    <w:rsid w:val="004037F9"/>
    <w:rsid w:val="00403AF8"/>
    <w:rsid w:val="004043D8"/>
    <w:rsid w:val="0040451B"/>
    <w:rsid w:val="004063A6"/>
    <w:rsid w:val="004101CA"/>
    <w:rsid w:val="004135EF"/>
    <w:rsid w:val="00413877"/>
    <w:rsid w:val="004142BF"/>
    <w:rsid w:val="0041513B"/>
    <w:rsid w:val="00421380"/>
    <w:rsid w:val="00421E40"/>
    <w:rsid w:val="00422B06"/>
    <w:rsid w:val="00426338"/>
    <w:rsid w:val="00426B30"/>
    <w:rsid w:val="0043081B"/>
    <w:rsid w:val="00434A85"/>
    <w:rsid w:val="00434D39"/>
    <w:rsid w:val="00436089"/>
    <w:rsid w:val="0043758B"/>
    <w:rsid w:val="0044078E"/>
    <w:rsid w:val="0044101A"/>
    <w:rsid w:val="004416EE"/>
    <w:rsid w:val="00441793"/>
    <w:rsid w:val="00442CEB"/>
    <w:rsid w:val="004430CC"/>
    <w:rsid w:val="0044496D"/>
    <w:rsid w:val="00444EE7"/>
    <w:rsid w:val="00445353"/>
    <w:rsid w:val="0044542A"/>
    <w:rsid w:val="00446072"/>
    <w:rsid w:val="004467BE"/>
    <w:rsid w:val="00446C79"/>
    <w:rsid w:val="004476CC"/>
    <w:rsid w:val="004515E0"/>
    <w:rsid w:val="00452191"/>
    <w:rsid w:val="0045796B"/>
    <w:rsid w:val="004623FD"/>
    <w:rsid w:val="00463C17"/>
    <w:rsid w:val="00465771"/>
    <w:rsid w:val="00466320"/>
    <w:rsid w:val="00466EF3"/>
    <w:rsid w:val="00467EEF"/>
    <w:rsid w:val="00472C99"/>
    <w:rsid w:val="00472F0F"/>
    <w:rsid w:val="004737DE"/>
    <w:rsid w:val="00474EC6"/>
    <w:rsid w:val="00476727"/>
    <w:rsid w:val="0047787F"/>
    <w:rsid w:val="00481317"/>
    <w:rsid w:val="00481915"/>
    <w:rsid w:val="00482283"/>
    <w:rsid w:val="004849E4"/>
    <w:rsid w:val="0048628D"/>
    <w:rsid w:val="004865D8"/>
    <w:rsid w:val="00487891"/>
    <w:rsid w:val="00487A59"/>
    <w:rsid w:val="00490BA2"/>
    <w:rsid w:val="004916F4"/>
    <w:rsid w:val="0049341A"/>
    <w:rsid w:val="004941E9"/>
    <w:rsid w:val="004949D2"/>
    <w:rsid w:val="00494A42"/>
    <w:rsid w:val="004A09A5"/>
    <w:rsid w:val="004A167A"/>
    <w:rsid w:val="004A2CEB"/>
    <w:rsid w:val="004A34F8"/>
    <w:rsid w:val="004A4EDB"/>
    <w:rsid w:val="004A5F0B"/>
    <w:rsid w:val="004A6314"/>
    <w:rsid w:val="004B023F"/>
    <w:rsid w:val="004B0A44"/>
    <w:rsid w:val="004B2A6F"/>
    <w:rsid w:val="004B379A"/>
    <w:rsid w:val="004B3877"/>
    <w:rsid w:val="004B5ECF"/>
    <w:rsid w:val="004B750C"/>
    <w:rsid w:val="004B7BFE"/>
    <w:rsid w:val="004B7C6C"/>
    <w:rsid w:val="004C0172"/>
    <w:rsid w:val="004C18D8"/>
    <w:rsid w:val="004C2768"/>
    <w:rsid w:val="004C2AA2"/>
    <w:rsid w:val="004C431A"/>
    <w:rsid w:val="004C4E2C"/>
    <w:rsid w:val="004C6221"/>
    <w:rsid w:val="004C62AB"/>
    <w:rsid w:val="004C67BC"/>
    <w:rsid w:val="004C6EF1"/>
    <w:rsid w:val="004D3F63"/>
    <w:rsid w:val="004D4E00"/>
    <w:rsid w:val="004D7727"/>
    <w:rsid w:val="004E0440"/>
    <w:rsid w:val="004E32EB"/>
    <w:rsid w:val="004E3FB8"/>
    <w:rsid w:val="004E4B56"/>
    <w:rsid w:val="004E54E5"/>
    <w:rsid w:val="004E6790"/>
    <w:rsid w:val="004E6896"/>
    <w:rsid w:val="004F0DF9"/>
    <w:rsid w:val="004F162B"/>
    <w:rsid w:val="004F17D2"/>
    <w:rsid w:val="004F3182"/>
    <w:rsid w:val="004F459F"/>
    <w:rsid w:val="004F5F2C"/>
    <w:rsid w:val="005019CC"/>
    <w:rsid w:val="00502062"/>
    <w:rsid w:val="00504846"/>
    <w:rsid w:val="005106EB"/>
    <w:rsid w:val="00512CCC"/>
    <w:rsid w:val="00516027"/>
    <w:rsid w:val="005160D0"/>
    <w:rsid w:val="0051744C"/>
    <w:rsid w:val="005174CF"/>
    <w:rsid w:val="0052009F"/>
    <w:rsid w:val="00521501"/>
    <w:rsid w:val="005225B0"/>
    <w:rsid w:val="00523C2D"/>
    <w:rsid w:val="00524932"/>
    <w:rsid w:val="005250D1"/>
    <w:rsid w:val="00527E90"/>
    <w:rsid w:val="00530187"/>
    <w:rsid w:val="00530B10"/>
    <w:rsid w:val="0053102F"/>
    <w:rsid w:val="005329BC"/>
    <w:rsid w:val="00533C55"/>
    <w:rsid w:val="005348B8"/>
    <w:rsid w:val="005359AB"/>
    <w:rsid w:val="00541987"/>
    <w:rsid w:val="00543E47"/>
    <w:rsid w:val="0054420B"/>
    <w:rsid w:val="0054438D"/>
    <w:rsid w:val="00544750"/>
    <w:rsid w:val="005453B2"/>
    <w:rsid w:val="00545D3A"/>
    <w:rsid w:val="005464E3"/>
    <w:rsid w:val="005523D1"/>
    <w:rsid w:val="00552617"/>
    <w:rsid w:val="00552AD5"/>
    <w:rsid w:val="00553382"/>
    <w:rsid w:val="00554298"/>
    <w:rsid w:val="005555F6"/>
    <w:rsid w:val="00555A56"/>
    <w:rsid w:val="00557CD9"/>
    <w:rsid w:val="00561004"/>
    <w:rsid w:val="005632C5"/>
    <w:rsid w:val="00565417"/>
    <w:rsid w:val="005665B1"/>
    <w:rsid w:val="00570005"/>
    <w:rsid w:val="0057324D"/>
    <w:rsid w:val="00576CF7"/>
    <w:rsid w:val="005777B4"/>
    <w:rsid w:val="00577881"/>
    <w:rsid w:val="00580E29"/>
    <w:rsid w:val="00581F6B"/>
    <w:rsid w:val="00582CD3"/>
    <w:rsid w:val="005833F5"/>
    <w:rsid w:val="00584BA3"/>
    <w:rsid w:val="00586164"/>
    <w:rsid w:val="00587526"/>
    <w:rsid w:val="0058752B"/>
    <w:rsid w:val="00587D48"/>
    <w:rsid w:val="005901F2"/>
    <w:rsid w:val="0059048D"/>
    <w:rsid w:val="0059091F"/>
    <w:rsid w:val="00590ECC"/>
    <w:rsid w:val="00593815"/>
    <w:rsid w:val="005939FC"/>
    <w:rsid w:val="00594C07"/>
    <w:rsid w:val="005959DF"/>
    <w:rsid w:val="00595AE5"/>
    <w:rsid w:val="005965ED"/>
    <w:rsid w:val="005969BE"/>
    <w:rsid w:val="005A196B"/>
    <w:rsid w:val="005A1D9C"/>
    <w:rsid w:val="005A2A94"/>
    <w:rsid w:val="005A33EA"/>
    <w:rsid w:val="005A38EF"/>
    <w:rsid w:val="005A4F30"/>
    <w:rsid w:val="005A64D7"/>
    <w:rsid w:val="005A6634"/>
    <w:rsid w:val="005B02C7"/>
    <w:rsid w:val="005B03DD"/>
    <w:rsid w:val="005B12AB"/>
    <w:rsid w:val="005B34A0"/>
    <w:rsid w:val="005B419C"/>
    <w:rsid w:val="005B4D8A"/>
    <w:rsid w:val="005B6DD0"/>
    <w:rsid w:val="005C1E3C"/>
    <w:rsid w:val="005C1F03"/>
    <w:rsid w:val="005C3852"/>
    <w:rsid w:val="005C42DE"/>
    <w:rsid w:val="005C47DA"/>
    <w:rsid w:val="005C4A6E"/>
    <w:rsid w:val="005C4CB4"/>
    <w:rsid w:val="005C65B1"/>
    <w:rsid w:val="005C69D4"/>
    <w:rsid w:val="005C6D96"/>
    <w:rsid w:val="005D3297"/>
    <w:rsid w:val="005D45D0"/>
    <w:rsid w:val="005D4782"/>
    <w:rsid w:val="005D4D93"/>
    <w:rsid w:val="005D4EC2"/>
    <w:rsid w:val="005D5510"/>
    <w:rsid w:val="005D55CE"/>
    <w:rsid w:val="005D68BA"/>
    <w:rsid w:val="005E198B"/>
    <w:rsid w:val="005E260F"/>
    <w:rsid w:val="005E2685"/>
    <w:rsid w:val="005E26A0"/>
    <w:rsid w:val="005E4537"/>
    <w:rsid w:val="005E49F4"/>
    <w:rsid w:val="005E564C"/>
    <w:rsid w:val="005E5CDF"/>
    <w:rsid w:val="005E5EA3"/>
    <w:rsid w:val="005F213C"/>
    <w:rsid w:val="005F383A"/>
    <w:rsid w:val="005F3A25"/>
    <w:rsid w:val="005F4D3A"/>
    <w:rsid w:val="005F617C"/>
    <w:rsid w:val="005F6545"/>
    <w:rsid w:val="00600DC4"/>
    <w:rsid w:val="00600EB3"/>
    <w:rsid w:val="0060175C"/>
    <w:rsid w:val="00604493"/>
    <w:rsid w:val="00610F9A"/>
    <w:rsid w:val="0061355C"/>
    <w:rsid w:val="00615E49"/>
    <w:rsid w:val="00617580"/>
    <w:rsid w:val="006178A2"/>
    <w:rsid w:val="006179E5"/>
    <w:rsid w:val="00617CF4"/>
    <w:rsid w:val="0062065D"/>
    <w:rsid w:val="0062158C"/>
    <w:rsid w:val="006220C0"/>
    <w:rsid w:val="006220E0"/>
    <w:rsid w:val="00622339"/>
    <w:rsid w:val="00623094"/>
    <w:rsid w:val="00623835"/>
    <w:rsid w:val="00624EF7"/>
    <w:rsid w:val="00624F5E"/>
    <w:rsid w:val="00625F0D"/>
    <w:rsid w:val="00626982"/>
    <w:rsid w:val="00626C9D"/>
    <w:rsid w:val="00626EE6"/>
    <w:rsid w:val="00631424"/>
    <w:rsid w:val="00632180"/>
    <w:rsid w:val="00632B9C"/>
    <w:rsid w:val="00632EB6"/>
    <w:rsid w:val="006331CB"/>
    <w:rsid w:val="0063407D"/>
    <w:rsid w:val="00634AAE"/>
    <w:rsid w:val="00634D33"/>
    <w:rsid w:val="00634EA7"/>
    <w:rsid w:val="00635AA6"/>
    <w:rsid w:val="00635F8E"/>
    <w:rsid w:val="00637B38"/>
    <w:rsid w:val="0064052F"/>
    <w:rsid w:val="006422DA"/>
    <w:rsid w:val="0064274E"/>
    <w:rsid w:val="00642FAD"/>
    <w:rsid w:val="0064312F"/>
    <w:rsid w:val="006474CE"/>
    <w:rsid w:val="00647FFA"/>
    <w:rsid w:val="00650256"/>
    <w:rsid w:val="00650F63"/>
    <w:rsid w:val="00652636"/>
    <w:rsid w:val="00653442"/>
    <w:rsid w:val="00653BCF"/>
    <w:rsid w:val="00653ED6"/>
    <w:rsid w:val="006546D4"/>
    <w:rsid w:val="00654A14"/>
    <w:rsid w:val="00655C0B"/>
    <w:rsid w:val="0065743C"/>
    <w:rsid w:val="00660504"/>
    <w:rsid w:val="006621E0"/>
    <w:rsid w:val="006629F6"/>
    <w:rsid w:val="00662A87"/>
    <w:rsid w:val="00662E7C"/>
    <w:rsid w:val="00666653"/>
    <w:rsid w:val="00666DEC"/>
    <w:rsid w:val="00667603"/>
    <w:rsid w:val="00670E5B"/>
    <w:rsid w:val="006725DE"/>
    <w:rsid w:val="006750E1"/>
    <w:rsid w:val="00676456"/>
    <w:rsid w:val="00676624"/>
    <w:rsid w:val="00676B77"/>
    <w:rsid w:val="00680F65"/>
    <w:rsid w:val="006821CC"/>
    <w:rsid w:val="006827BF"/>
    <w:rsid w:val="006830A2"/>
    <w:rsid w:val="006834E0"/>
    <w:rsid w:val="006855F2"/>
    <w:rsid w:val="00686858"/>
    <w:rsid w:val="006878BA"/>
    <w:rsid w:val="00691482"/>
    <w:rsid w:val="006933CA"/>
    <w:rsid w:val="00693510"/>
    <w:rsid w:val="00696B3A"/>
    <w:rsid w:val="006A0D2D"/>
    <w:rsid w:val="006A0F07"/>
    <w:rsid w:val="006A15AF"/>
    <w:rsid w:val="006A2B0C"/>
    <w:rsid w:val="006A2E58"/>
    <w:rsid w:val="006A308C"/>
    <w:rsid w:val="006A469D"/>
    <w:rsid w:val="006A478C"/>
    <w:rsid w:val="006A4DC0"/>
    <w:rsid w:val="006A5CFD"/>
    <w:rsid w:val="006B0D36"/>
    <w:rsid w:val="006B2E19"/>
    <w:rsid w:val="006B4B75"/>
    <w:rsid w:val="006B6E95"/>
    <w:rsid w:val="006B785D"/>
    <w:rsid w:val="006C2EE3"/>
    <w:rsid w:val="006C2F62"/>
    <w:rsid w:val="006C3E09"/>
    <w:rsid w:val="006C4992"/>
    <w:rsid w:val="006C63AE"/>
    <w:rsid w:val="006C6B95"/>
    <w:rsid w:val="006D2F31"/>
    <w:rsid w:val="006D3335"/>
    <w:rsid w:val="006D4ECD"/>
    <w:rsid w:val="006D56F4"/>
    <w:rsid w:val="006D637C"/>
    <w:rsid w:val="006E2897"/>
    <w:rsid w:val="006E2C27"/>
    <w:rsid w:val="006E37F4"/>
    <w:rsid w:val="006E3862"/>
    <w:rsid w:val="006E4679"/>
    <w:rsid w:val="006E4698"/>
    <w:rsid w:val="006E5D8C"/>
    <w:rsid w:val="006E6A04"/>
    <w:rsid w:val="006E796A"/>
    <w:rsid w:val="006F0221"/>
    <w:rsid w:val="006F099F"/>
    <w:rsid w:val="006F5F74"/>
    <w:rsid w:val="006F61B7"/>
    <w:rsid w:val="0070145C"/>
    <w:rsid w:val="007042A5"/>
    <w:rsid w:val="0070590F"/>
    <w:rsid w:val="00705A7C"/>
    <w:rsid w:val="007061AF"/>
    <w:rsid w:val="0070775C"/>
    <w:rsid w:val="00707A78"/>
    <w:rsid w:val="00707C8C"/>
    <w:rsid w:val="007111D4"/>
    <w:rsid w:val="0071132B"/>
    <w:rsid w:val="00715D35"/>
    <w:rsid w:val="007162C5"/>
    <w:rsid w:val="00717BE6"/>
    <w:rsid w:val="007209D8"/>
    <w:rsid w:val="0072275A"/>
    <w:rsid w:val="00723589"/>
    <w:rsid w:val="007265E0"/>
    <w:rsid w:val="00731DD6"/>
    <w:rsid w:val="00732803"/>
    <w:rsid w:val="00733D0E"/>
    <w:rsid w:val="007347B6"/>
    <w:rsid w:val="00734EB3"/>
    <w:rsid w:val="00734F6A"/>
    <w:rsid w:val="0073583F"/>
    <w:rsid w:val="00735A06"/>
    <w:rsid w:val="00735A88"/>
    <w:rsid w:val="0073619F"/>
    <w:rsid w:val="007366A0"/>
    <w:rsid w:val="007368B6"/>
    <w:rsid w:val="0073725E"/>
    <w:rsid w:val="007405F9"/>
    <w:rsid w:val="00744E32"/>
    <w:rsid w:val="00746336"/>
    <w:rsid w:val="0074683F"/>
    <w:rsid w:val="00746F9B"/>
    <w:rsid w:val="007471B3"/>
    <w:rsid w:val="007472D3"/>
    <w:rsid w:val="00751688"/>
    <w:rsid w:val="00751CE3"/>
    <w:rsid w:val="00753EF1"/>
    <w:rsid w:val="00754B98"/>
    <w:rsid w:val="007564C7"/>
    <w:rsid w:val="00763275"/>
    <w:rsid w:val="007643DE"/>
    <w:rsid w:val="007651EC"/>
    <w:rsid w:val="00765514"/>
    <w:rsid w:val="00765D68"/>
    <w:rsid w:val="00766612"/>
    <w:rsid w:val="0076674D"/>
    <w:rsid w:val="00771836"/>
    <w:rsid w:val="00771B82"/>
    <w:rsid w:val="007736AA"/>
    <w:rsid w:val="00773FCA"/>
    <w:rsid w:val="00774AF3"/>
    <w:rsid w:val="007768D6"/>
    <w:rsid w:val="007779C8"/>
    <w:rsid w:val="00777A06"/>
    <w:rsid w:val="00777CF2"/>
    <w:rsid w:val="0078012F"/>
    <w:rsid w:val="007802D5"/>
    <w:rsid w:val="007807A1"/>
    <w:rsid w:val="00780BF9"/>
    <w:rsid w:val="00783601"/>
    <w:rsid w:val="0078386C"/>
    <w:rsid w:val="00786A2A"/>
    <w:rsid w:val="00793895"/>
    <w:rsid w:val="007940E6"/>
    <w:rsid w:val="007955E7"/>
    <w:rsid w:val="00796459"/>
    <w:rsid w:val="007971C1"/>
    <w:rsid w:val="0079773D"/>
    <w:rsid w:val="007A1F1E"/>
    <w:rsid w:val="007A3632"/>
    <w:rsid w:val="007A4391"/>
    <w:rsid w:val="007A5E8F"/>
    <w:rsid w:val="007B04B4"/>
    <w:rsid w:val="007B08FF"/>
    <w:rsid w:val="007B0EC1"/>
    <w:rsid w:val="007B12CB"/>
    <w:rsid w:val="007B1442"/>
    <w:rsid w:val="007B2CC3"/>
    <w:rsid w:val="007B64ED"/>
    <w:rsid w:val="007B6BC6"/>
    <w:rsid w:val="007B71D7"/>
    <w:rsid w:val="007C0781"/>
    <w:rsid w:val="007C2DB1"/>
    <w:rsid w:val="007C364F"/>
    <w:rsid w:val="007C3A51"/>
    <w:rsid w:val="007C442D"/>
    <w:rsid w:val="007C48A4"/>
    <w:rsid w:val="007C7512"/>
    <w:rsid w:val="007C766E"/>
    <w:rsid w:val="007C7E12"/>
    <w:rsid w:val="007D0617"/>
    <w:rsid w:val="007D0B06"/>
    <w:rsid w:val="007D0CA8"/>
    <w:rsid w:val="007D1CF1"/>
    <w:rsid w:val="007D405C"/>
    <w:rsid w:val="007D56D2"/>
    <w:rsid w:val="007D65E1"/>
    <w:rsid w:val="007D6809"/>
    <w:rsid w:val="007D6BA3"/>
    <w:rsid w:val="007D6D58"/>
    <w:rsid w:val="007D7494"/>
    <w:rsid w:val="007E2ACC"/>
    <w:rsid w:val="007E5050"/>
    <w:rsid w:val="007E59AF"/>
    <w:rsid w:val="007E5D12"/>
    <w:rsid w:val="007E7777"/>
    <w:rsid w:val="007E7EA4"/>
    <w:rsid w:val="007F036A"/>
    <w:rsid w:val="007F190B"/>
    <w:rsid w:val="007F2506"/>
    <w:rsid w:val="007F5386"/>
    <w:rsid w:val="007F63A5"/>
    <w:rsid w:val="007F7467"/>
    <w:rsid w:val="0080028F"/>
    <w:rsid w:val="00800CC2"/>
    <w:rsid w:val="00800FA7"/>
    <w:rsid w:val="008030E7"/>
    <w:rsid w:val="008033D2"/>
    <w:rsid w:val="00804A85"/>
    <w:rsid w:val="00804DC4"/>
    <w:rsid w:val="00805AF2"/>
    <w:rsid w:val="0080626C"/>
    <w:rsid w:val="00806D9E"/>
    <w:rsid w:val="00807BE0"/>
    <w:rsid w:val="008101A8"/>
    <w:rsid w:val="008101E6"/>
    <w:rsid w:val="008135B7"/>
    <w:rsid w:val="0082042D"/>
    <w:rsid w:val="00822C91"/>
    <w:rsid w:val="0082558D"/>
    <w:rsid w:val="008255EC"/>
    <w:rsid w:val="00827AD1"/>
    <w:rsid w:val="0083158D"/>
    <w:rsid w:val="00831EC4"/>
    <w:rsid w:val="00832340"/>
    <w:rsid w:val="008348C5"/>
    <w:rsid w:val="00835869"/>
    <w:rsid w:val="00844F54"/>
    <w:rsid w:val="008467AB"/>
    <w:rsid w:val="00846F24"/>
    <w:rsid w:val="00847073"/>
    <w:rsid w:val="00850A8F"/>
    <w:rsid w:val="0085167F"/>
    <w:rsid w:val="00851DB6"/>
    <w:rsid w:val="0085388E"/>
    <w:rsid w:val="00856AED"/>
    <w:rsid w:val="00860707"/>
    <w:rsid w:val="0086070D"/>
    <w:rsid w:val="00860CE8"/>
    <w:rsid w:val="00860DD5"/>
    <w:rsid w:val="00861C45"/>
    <w:rsid w:val="008637AB"/>
    <w:rsid w:val="00864DE3"/>
    <w:rsid w:val="00865555"/>
    <w:rsid w:val="00866B7E"/>
    <w:rsid w:val="00867A7D"/>
    <w:rsid w:val="008716E4"/>
    <w:rsid w:val="008725AA"/>
    <w:rsid w:val="00873DCC"/>
    <w:rsid w:val="00875BBA"/>
    <w:rsid w:val="008769DA"/>
    <w:rsid w:val="00877ACB"/>
    <w:rsid w:val="008827A2"/>
    <w:rsid w:val="00883DB5"/>
    <w:rsid w:val="008871EE"/>
    <w:rsid w:val="008877A7"/>
    <w:rsid w:val="00890C54"/>
    <w:rsid w:val="00891AF7"/>
    <w:rsid w:val="0089474F"/>
    <w:rsid w:val="00894B09"/>
    <w:rsid w:val="00894D8A"/>
    <w:rsid w:val="00895C0D"/>
    <w:rsid w:val="00895E5C"/>
    <w:rsid w:val="0089745B"/>
    <w:rsid w:val="00897B68"/>
    <w:rsid w:val="00897B8C"/>
    <w:rsid w:val="00897BFB"/>
    <w:rsid w:val="008A080B"/>
    <w:rsid w:val="008A2897"/>
    <w:rsid w:val="008A44AC"/>
    <w:rsid w:val="008A44ED"/>
    <w:rsid w:val="008B0542"/>
    <w:rsid w:val="008B0B7E"/>
    <w:rsid w:val="008B183A"/>
    <w:rsid w:val="008B36E7"/>
    <w:rsid w:val="008B507A"/>
    <w:rsid w:val="008B52A9"/>
    <w:rsid w:val="008B6402"/>
    <w:rsid w:val="008B65F9"/>
    <w:rsid w:val="008B6E4C"/>
    <w:rsid w:val="008B75D4"/>
    <w:rsid w:val="008B775C"/>
    <w:rsid w:val="008C0613"/>
    <w:rsid w:val="008C0B30"/>
    <w:rsid w:val="008C1333"/>
    <w:rsid w:val="008C168B"/>
    <w:rsid w:val="008C1B02"/>
    <w:rsid w:val="008C1B3A"/>
    <w:rsid w:val="008C272A"/>
    <w:rsid w:val="008C272E"/>
    <w:rsid w:val="008C4411"/>
    <w:rsid w:val="008C51EF"/>
    <w:rsid w:val="008C59FC"/>
    <w:rsid w:val="008C5B0C"/>
    <w:rsid w:val="008C5F2F"/>
    <w:rsid w:val="008C779B"/>
    <w:rsid w:val="008C7FDD"/>
    <w:rsid w:val="008D01A2"/>
    <w:rsid w:val="008D0FC3"/>
    <w:rsid w:val="008D4E9F"/>
    <w:rsid w:val="008D5500"/>
    <w:rsid w:val="008D6D23"/>
    <w:rsid w:val="008E0660"/>
    <w:rsid w:val="008E0C23"/>
    <w:rsid w:val="008E2063"/>
    <w:rsid w:val="008E4060"/>
    <w:rsid w:val="008E4A62"/>
    <w:rsid w:val="008F0292"/>
    <w:rsid w:val="008F17A9"/>
    <w:rsid w:val="008F1EAB"/>
    <w:rsid w:val="008F2719"/>
    <w:rsid w:val="008F44D3"/>
    <w:rsid w:val="008F4694"/>
    <w:rsid w:val="008F64E4"/>
    <w:rsid w:val="008F675F"/>
    <w:rsid w:val="008F7E20"/>
    <w:rsid w:val="009000EE"/>
    <w:rsid w:val="00900D0F"/>
    <w:rsid w:val="00901BB7"/>
    <w:rsid w:val="00901F9F"/>
    <w:rsid w:val="00903E00"/>
    <w:rsid w:val="009052B8"/>
    <w:rsid w:val="00906BB3"/>
    <w:rsid w:val="00907383"/>
    <w:rsid w:val="009078B3"/>
    <w:rsid w:val="009106F8"/>
    <w:rsid w:val="009109E6"/>
    <w:rsid w:val="00911CBE"/>
    <w:rsid w:val="00912E15"/>
    <w:rsid w:val="00913033"/>
    <w:rsid w:val="009144D8"/>
    <w:rsid w:val="00914C2B"/>
    <w:rsid w:val="009177DD"/>
    <w:rsid w:val="0092089F"/>
    <w:rsid w:val="00921E23"/>
    <w:rsid w:val="00922914"/>
    <w:rsid w:val="009233EB"/>
    <w:rsid w:val="00925742"/>
    <w:rsid w:val="00925DFC"/>
    <w:rsid w:val="00927B46"/>
    <w:rsid w:val="00927E9E"/>
    <w:rsid w:val="00932AF5"/>
    <w:rsid w:val="00933448"/>
    <w:rsid w:val="0093435A"/>
    <w:rsid w:val="00934F4A"/>
    <w:rsid w:val="00941661"/>
    <w:rsid w:val="00942C40"/>
    <w:rsid w:val="009432F9"/>
    <w:rsid w:val="009466EA"/>
    <w:rsid w:val="00947167"/>
    <w:rsid w:val="00950087"/>
    <w:rsid w:val="00950295"/>
    <w:rsid w:val="00950D6C"/>
    <w:rsid w:val="009524E6"/>
    <w:rsid w:val="0096212B"/>
    <w:rsid w:val="00962577"/>
    <w:rsid w:val="009646F7"/>
    <w:rsid w:val="009647FF"/>
    <w:rsid w:val="009648D9"/>
    <w:rsid w:val="00964C19"/>
    <w:rsid w:val="00964E2F"/>
    <w:rsid w:val="00966C6A"/>
    <w:rsid w:val="00966EC6"/>
    <w:rsid w:val="0096755C"/>
    <w:rsid w:val="00971EE5"/>
    <w:rsid w:val="00972E3A"/>
    <w:rsid w:val="00973443"/>
    <w:rsid w:val="00973751"/>
    <w:rsid w:val="0097376C"/>
    <w:rsid w:val="00973941"/>
    <w:rsid w:val="0098297C"/>
    <w:rsid w:val="00982CFD"/>
    <w:rsid w:val="00985674"/>
    <w:rsid w:val="00986866"/>
    <w:rsid w:val="00986AE1"/>
    <w:rsid w:val="00987DB8"/>
    <w:rsid w:val="009910BC"/>
    <w:rsid w:val="009912DB"/>
    <w:rsid w:val="00994906"/>
    <w:rsid w:val="00995BF1"/>
    <w:rsid w:val="00995E62"/>
    <w:rsid w:val="00996764"/>
    <w:rsid w:val="00997619"/>
    <w:rsid w:val="009A0DE8"/>
    <w:rsid w:val="009A395E"/>
    <w:rsid w:val="009A4A30"/>
    <w:rsid w:val="009A4F3C"/>
    <w:rsid w:val="009A505B"/>
    <w:rsid w:val="009A5AB7"/>
    <w:rsid w:val="009A604D"/>
    <w:rsid w:val="009A7F27"/>
    <w:rsid w:val="009B0903"/>
    <w:rsid w:val="009B10A5"/>
    <w:rsid w:val="009B3B64"/>
    <w:rsid w:val="009C1586"/>
    <w:rsid w:val="009C2834"/>
    <w:rsid w:val="009C4E77"/>
    <w:rsid w:val="009C65FA"/>
    <w:rsid w:val="009D0757"/>
    <w:rsid w:val="009D0938"/>
    <w:rsid w:val="009D1AC0"/>
    <w:rsid w:val="009D2D80"/>
    <w:rsid w:val="009D3112"/>
    <w:rsid w:val="009D34F5"/>
    <w:rsid w:val="009D5427"/>
    <w:rsid w:val="009D5554"/>
    <w:rsid w:val="009D5E0D"/>
    <w:rsid w:val="009D6323"/>
    <w:rsid w:val="009D6C4F"/>
    <w:rsid w:val="009D7CA8"/>
    <w:rsid w:val="009E1576"/>
    <w:rsid w:val="009E3713"/>
    <w:rsid w:val="009E42FF"/>
    <w:rsid w:val="009E6281"/>
    <w:rsid w:val="009E695B"/>
    <w:rsid w:val="009E6C5A"/>
    <w:rsid w:val="009E6EEA"/>
    <w:rsid w:val="009F49BD"/>
    <w:rsid w:val="009F5EF2"/>
    <w:rsid w:val="009F5F46"/>
    <w:rsid w:val="009F740E"/>
    <w:rsid w:val="009F7BA9"/>
    <w:rsid w:val="00A00351"/>
    <w:rsid w:val="00A020AE"/>
    <w:rsid w:val="00A02E13"/>
    <w:rsid w:val="00A03107"/>
    <w:rsid w:val="00A055B2"/>
    <w:rsid w:val="00A06DBB"/>
    <w:rsid w:val="00A11E99"/>
    <w:rsid w:val="00A14585"/>
    <w:rsid w:val="00A14682"/>
    <w:rsid w:val="00A15815"/>
    <w:rsid w:val="00A158F1"/>
    <w:rsid w:val="00A16139"/>
    <w:rsid w:val="00A16246"/>
    <w:rsid w:val="00A16661"/>
    <w:rsid w:val="00A16F40"/>
    <w:rsid w:val="00A212B8"/>
    <w:rsid w:val="00A214B0"/>
    <w:rsid w:val="00A21F1D"/>
    <w:rsid w:val="00A26DD4"/>
    <w:rsid w:val="00A30888"/>
    <w:rsid w:val="00A30984"/>
    <w:rsid w:val="00A318E5"/>
    <w:rsid w:val="00A3275D"/>
    <w:rsid w:val="00A32C3A"/>
    <w:rsid w:val="00A3401A"/>
    <w:rsid w:val="00A37E4E"/>
    <w:rsid w:val="00A403E9"/>
    <w:rsid w:val="00A40453"/>
    <w:rsid w:val="00A40A11"/>
    <w:rsid w:val="00A426CD"/>
    <w:rsid w:val="00A4364B"/>
    <w:rsid w:val="00A43F74"/>
    <w:rsid w:val="00A44184"/>
    <w:rsid w:val="00A460F2"/>
    <w:rsid w:val="00A467A8"/>
    <w:rsid w:val="00A46D05"/>
    <w:rsid w:val="00A47728"/>
    <w:rsid w:val="00A5011E"/>
    <w:rsid w:val="00A50378"/>
    <w:rsid w:val="00A50D62"/>
    <w:rsid w:val="00A50FE0"/>
    <w:rsid w:val="00A51758"/>
    <w:rsid w:val="00A53E78"/>
    <w:rsid w:val="00A5438D"/>
    <w:rsid w:val="00A57264"/>
    <w:rsid w:val="00A603FC"/>
    <w:rsid w:val="00A60640"/>
    <w:rsid w:val="00A63369"/>
    <w:rsid w:val="00A65740"/>
    <w:rsid w:val="00A66370"/>
    <w:rsid w:val="00A676BA"/>
    <w:rsid w:val="00A747F2"/>
    <w:rsid w:val="00A773BE"/>
    <w:rsid w:val="00A80B0A"/>
    <w:rsid w:val="00A82906"/>
    <w:rsid w:val="00A82F54"/>
    <w:rsid w:val="00A83190"/>
    <w:rsid w:val="00A83593"/>
    <w:rsid w:val="00A83C15"/>
    <w:rsid w:val="00A83DD0"/>
    <w:rsid w:val="00A86A67"/>
    <w:rsid w:val="00A90ACB"/>
    <w:rsid w:val="00A92643"/>
    <w:rsid w:val="00A9333F"/>
    <w:rsid w:val="00A9347A"/>
    <w:rsid w:val="00A9514C"/>
    <w:rsid w:val="00A95B73"/>
    <w:rsid w:val="00A9758F"/>
    <w:rsid w:val="00AA2315"/>
    <w:rsid w:val="00AA3805"/>
    <w:rsid w:val="00AA4E5F"/>
    <w:rsid w:val="00AA6021"/>
    <w:rsid w:val="00AB0CE9"/>
    <w:rsid w:val="00AB2230"/>
    <w:rsid w:val="00AB39EC"/>
    <w:rsid w:val="00AB5AB6"/>
    <w:rsid w:val="00AB5B46"/>
    <w:rsid w:val="00AB5E3A"/>
    <w:rsid w:val="00AB62FF"/>
    <w:rsid w:val="00AC042C"/>
    <w:rsid w:val="00AC18BC"/>
    <w:rsid w:val="00AC2EB7"/>
    <w:rsid w:val="00AC4169"/>
    <w:rsid w:val="00AC61A2"/>
    <w:rsid w:val="00AC61E2"/>
    <w:rsid w:val="00AC63D9"/>
    <w:rsid w:val="00AC6926"/>
    <w:rsid w:val="00AC6BED"/>
    <w:rsid w:val="00AD00DF"/>
    <w:rsid w:val="00AD2F32"/>
    <w:rsid w:val="00AD42C9"/>
    <w:rsid w:val="00AD548F"/>
    <w:rsid w:val="00AD6D72"/>
    <w:rsid w:val="00AD6F0F"/>
    <w:rsid w:val="00AD6FFD"/>
    <w:rsid w:val="00AE0D73"/>
    <w:rsid w:val="00AE1467"/>
    <w:rsid w:val="00AE53A0"/>
    <w:rsid w:val="00AE667E"/>
    <w:rsid w:val="00AE75D1"/>
    <w:rsid w:val="00AF50FD"/>
    <w:rsid w:val="00AF6BBA"/>
    <w:rsid w:val="00AF75F7"/>
    <w:rsid w:val="00AF7F3C"/>
    <w:rsid w:val="00B00345"/>
    <w:rsid w:val="00B00D2C"/>
    <w:rsid w:val="00B018A0"/>
    <w:rsid w:val="00B03352"/>
    <w:rsid w:val="00B07D90"/>
    <w:rsid w:val="00B11BB3"/>
    <w:rsid w:val="00B11C4F"/>
    <w:rsid w:val="00B1354F"/>
    <w:rsid w:val="00B153BF"/>
    <w:rsid w:val="00B16AFF"/>
    <w:rsid w:val="00B1741D"/>
    <w:rsid w:val="00B20149"/>
    <w:rsid w:val="00B20388"/>
    <w:rsid w:val="00B21A86"/>
    <w:rsid w:val="00B22790"/>
    <w:rsid w:val="00B25F5B"/>
    <w:rsid w:val="00B264AC"/>
    <w:rsid w:val="00B26770"/>
    <w:rsid w:val="00B27251"/>
    <w:rsid w:val="00B31C53"/>
    <w:rsid w:val="00B324A8"/>
    <w:rsid w:val="00B35023"/>
    <w:rsid w:val="00B3558B"/>
    <w:rsid w:val="00B3565A"/>
    <w:rsid w:val="00B36851"/>
    <w:rsid w:val="00B36A6F"/>
    <w:rsid w:val="00B37F6C"/>
    <w:rsid w:val="00B4088A"/>
    <w:rsid w:val="00B415EE"/>
    <w:rsid w:val="00B41A3F"/>
    <w:rsid w:val="00B4210B"/>
    <w:rsid w:val="00B4352C"/>
    <w:rsid w:val="00B443C0"/>
    <w:rsid w:val="00B44A10"/>
    <w:rsid w:val="00B457FB"/>
    <w:rsid w:val="00B47453"/>
    <w:rsid w:val="00B500A4"/>
    <w:rsid w:val="00B5140B"/>
    <w:rsid w:val="00B52E31"/>
    <w:rsid w:val="00B53240"/>
    <w:rsid w:val="00B53B6B"/>
    <w:rsid w:val="00B54C87"/>
    <w:rsid w:val="00B56983"/>
    <w:rsid w:val="00B56FA5"/>
    <w:rsid w:val="00B57FA6"/>
    <w:rsid w:val="00B6120F"/>
    <w:rsid w:val="00B628D8"/>
    <w:rsid w:val="00B63E6D"/>
    <w:rsid w:val="00B63F9E"/>
    <w:rsid w:val="00B64F78"/>
    <w:rsid w:val="00B650A6"/>
    <w:rsid w:val="00B667B1"/>
    <w:rsid w:val="00B67060"/>
    <w:rsid w:val="00B6731A"/>
    <w:rsid w:val="00B67DA1"/>
    <w:rsid w:val="00B70B16"/>
    <w:rsid w:val="00B712A0"/>
    <w:rsid w:val="00B71654"/>
    <w:rsid w:val="00B722A0"/>
    <w:rsid w:val="00B72C72"/>
    <w:rsid w:val="00B730DA"/>
    <w:rsid w:val="00B736D3"/>
    <w:rsid w:val="00B743CE"/>
    <w:rsid w:val="00B75170"/>
    <w:rsid w:val="00B76318"/>
    <w:rsid w:val="00B774A9"/>
    <w:rsid w:val="00B77D79"/>
    <w:rsid w:val="00B8055E"/>
    <w:rsid w:val="00B808C3"/>
    <w:rsid w:val="00B80FBB"/>
    <w:rsid w:val="00B8102C"/>
    <w:rsid w:val="00B83B6B"/>
    <w:rsid w:val="00B8400F"/>
    <w:rsid w:val="00B84072"/>
    <w:rsid w:val="00B869D1"/>
    <w:rsid w:val="00B87DF6"/>
    <w:rsid w:val="00B90655"/>
    <w:rsid w:val="00B91D29"/>
    <w:rsid w:val="00B92844"/>
    <w:rsid w:val="00B9664E"/>
    <w:rsid w:val="00B971A0"/>
    <w:rsid w:val="00B97635"/>
    <w:rsid w:val="00BA4BF3"/>
    <w:rsid w:val="00BA4CFD"/>
    <w:rsid w:val="00BA56BE"/>
    <w:rsid w:val="00BA7D10"/>
    <w:rsid w:val="00BB072A"/>
    <w:rsid w:val="00BB25F4"/>
    <w:rsid w:val="00BB2898"/>
    <w:rsid w:val="00BB2E43"/>
    <w:rsid w:val="00BB6531"/>
    <w:rsid w:val="00BB6E42"/>
    <w:rsid w:val="00BB6F00"/>
    <w:rsid w:val="00BC02DA"/>
    <w:rsid w:val="00BC2700"/>
    <w:rsid w:val="00BC2F58"/>
    <w:rsid w:val="00BC5082"/>
    <w:rsid w:val="00BC5BCF"/>
    <w:rsid w:val="00BD0A6E"/>
    <w:rsid w:val="00BD0D61"/>
    <w:rsid w:val="00BD158F"/>
    <w:rsid w:val="00BD1F37"/>
    <w:rsid w:val="00BD22D1"/>
    <w:rsid w:val="00BD3AC1"/>
    <w:rsid w:val="00BD49D8"/>
    <w:rsid w:val="00BD54FC"/>
    <w:rsid w:val="00BD66F2"/>
    <w:rsid w:val="00BD7A8F"/>
    <w:rsid w:val="00BE02CE"/>
    <w:rsid w:val="00BE4CF2"/>
    <w:rsid w:val="00BE6AA7"/>
    <w:rsid w:val="00BE6F5E"/>
    <w:rsid w:val="00BF2A2B"/>
    <w:rsid w:val="00BF3EDE"/>
    <w:rsid w:val="00BF40CF"/>
    <w:rsid w:val="00BF5140"/>
    <w:rsid w:val="00BF552F"/>
    <w:rsid w:val="00BF5C80"/>
    <w:rsid w:val="00BF6219"/>
    <w:rsid w:val="00BF6E51"/>
    <w:rsid w:val="00BF7091"/>
    <w:rsid w:val="00BF7583"/>
    <w:rsid w:val="00C00043"/>
    <w:rsid w:val="00C01281"/>
    <w:rsid w:val="00C01E31"/>
    <w:rsid w:val="00C0257F"/>
    <w:rsid w:val="00C031C7"/>
    <w:rsid w:val="00C0367F"/>
    <w:rsid w:val="00C03ACD"/>
    <w:rsid w:val="00C04951"/>
    <w:rsid w:val="00C05DAD"/>
    <w:rsid w:val="00C06A03"/>
    <w:rsid w:val="00C111A6"/>
    <w:rsid w:val="00C1125C"/>
    <w:rsid w:val="00C11AB7"/>
    <w:rsid w:val="00C12682"/>
    <w:rsid w:val="00C14D24"/>
    <w:rsid w:val="00C15F7C"/>
    <w:rsid w:val="00C20CD9"/>
    <w:rsid w:val="00C20EC3"/>
    <w:rsid w:val="00C234EA"/>
    <w:rsid w:val="00C270AB"/>
    <w:rsid w:val="00C270BB"/>
    <w:rsid w:val="00C32FB5"/>
    <w:rsid w:val="00C343D1"/>
    <w:rsid w:val="00C4070B"/>
    <w:rsid w:val="00C407A9"/>
    <w:rsid w:val="00C40A6B"/>
    <w:rsid w:val="00C44DF2"/>
    <w:rsid w:val="00C47B5D"/>
    <w:rsid w:val="00C47FF0"/>
    <w:rsid w:val="00C50953"/>
    <w:rsid w:val="00C50C17"/>
    <w:rsid w:val="00C53283"/>
    <w:rsid w:val="00C5665B"/>
    <w:rsid w:val="00C56DE4"/>
    <w:rsid w:val="00C65224"/>
    <w:rsid w:val="00C65B12"/>
    <w:rsid w:val="00C67455"/>
    <w:rsid w:val="00C70C21"/>
    <w:rsid w:val="00C70F2E"/>
    <w:rsid w:val="00C72539"/>
    <w:rsid w:val="00C73245"/>
    <w:rsid w:val="00C770D5"/>
    <w:rsid w:val="00C80329"/>
    <w:rsid w:val="00C81B50"/>
    <w:rsid w:val="00C82F5C"/>
    <w:rsid w:val="00C83545"/>
    <w:rsid w:val="00C846B6"/>
    <w:rsid w:val="00C9134A"/>
    <w:rsid w:val="00C921FB"/>
    <w:rsid w:val="00C92927"/>
    <w:rsid w:val="00C92BE4"/>
    <w:rsid w:val="00C95CD8"/>
    <w:rsid w:val="00C97AFF"/>
    <w:rsid w:val="00CA0821"/>
    <w:rsid w:val="00CA0EB7"/>
    <w:rsid w:val="00CA5C2C"/>
    <w:rsid w:val="00CA63FA"/>
    <w:rsid w:val="00CA6C23"/>
    <w:rsid w:val="00CB1462"/>
    <w:rsid w:val="00CB3A5E"/>
    <w:rsid w:val="00CB3DE0"/>
    <w:rsid w:val="00CB6A2A"/>
    <w:rsid w:val="00CB7125"/>
    <w:rsid w:val="00CB7275"/>
    <w:rsid w:val="00CB7EBC"/>
    <w:rsid w:val="00CC0435"/>
    <w:rsid w:val="00CC059B"/>
    <w:rsid w:val="00CC14AC"/>
    <w:rsid w:val="00CC167D"/>
    <w:rsid w:val="00CC7084"/>
    <w:rsid w:val="00CD560D"/>
    <w:rsid w:val="00CD56C5"/>
    <w:rsid w:val="00CD587A"/>
    <w:rsid w:val="00CE0797"/>
    <w:rsid w:val="00CE3623"/>
    <w:rsid w:val="00CE38FC"/>
    <w:rsid w:val="00CE5116"/>
    <w:rsid w:val="00CF1252"/>
    <w:rsid w:val="00CF1A77"/>
    <w:rsid w:val="00CF21AF"/>
    <w:rsid w:val="00CF2810"/>
    <w:rsid w:val="00CF2F95"/>
    <w:rsid w:val="00CF31BE"/>
    <w:rsid w:val="00CF70C5"/>
    <w:rsid w:val="00CF7A75"/>
    <w:rsid w:val="00D01C29"/>
    <w:rsid w:val="00D02A74"/>
    <w:rsid w:val="00D03A54"/>
    <w:rsid w:val="00D05292"/>
    <w:rsid w:val="00D060CD"/>
    <w:rsid w:val="00D061CF"/>
    <w:rsid w:val="00D10060"/>
    <w:rsid w:val="00D13F59"/>
    <w:rsid w:val="00D143C1"/>
    <w:rsid w:val="00D15E7E"/>
    <w:rsid w:val="00D20258"/>
    <w:rsid w:val="00D20AC4"/>
    <w:rsid w:val="00D24089"/>
    <w:rsid w:val="00D241BB"/>
    <w:rsid w:val="00D26CE5"/>
    <w:rsid w:val="00D27197"/>
    <w:rsid w:val="00D30EE3"/>
    <w:rsid w:val="00D34E29"/>
    <w:rsid w:val="00D35151"/>
    <w:rsid w:val="00D36B02"/>
    <w:rsid w:val="00D37C00"/>
    <w:rsid w:val="00D418BD"/>
    <w:rsid w:val="00D427B0"/>
    <w:rsid w:val="00D44D49"/>
    <w:rsid w:val="00D4725C"/>
    <w:rsid w:val="00D4790E"/>
    <w:rsid w:val="00D50C5D"/>
    <w:rsid w:val="00D50E3C"/>
    <w:rsid w:val="00D51D6C"/>
    <w:rsid w:val="00D52383"/>
    <w:rsid w:val="00D52F25"/>
    <w:rsid w:val="00D534A0"/>
    <w:rsid w:val="00D54250"/>
    <w:rsid w:val="00D54437"/>
    <w:rsid w:val="00D566CB"/>
    <w:rsid w:val="00D57A27"/>
    <w:rsid w:val="00D6144A"/>
    <w:rsid w:val="00D6164E"/>
    <w:rsid w:val="00D62C71"/>
    <w:rsid w:val="00D62DFC"/>
    <w:rsid w:val="00D6346F"/>
    <w:rsid w:val="00D65062"/>
    <w:rsid w:val="00D65608"/>
    <w:rsid w:val="00D6588B"/>
    <w:rsid w:val="00D65FBF"/>
    <w:rsid w:val="00D663C6"/>
    <w:rsid w:val="00D66F71"/>
    <w:rsid w:val="00D701C3"/>
    <w:rsid w:val="00D74715"/>
    <w:rsid w:val="00D75A20"/>
    <w:rsid w:val="00D76489"/>
    <w:rsid w:val="00D77556"/>
    <w:rsid w:val="00D775EE"/>
    <w:rsid w:val="00D82F1F"/>
    <w:rsid w:val="00D845CC"/>
    <w:rsid w:val="00D84758"/>
    <w:rsid w:val="00D867AA"/>
    <w:rsid w:val="00D9034B"/>
    <w:rsid w:val="00D9054B"/>
    <w:rsid w:val="00D911EC"/>
    <w:rsid w:val="00D94316"/>
    <w:rsid w:val="00D94F3C"/>
    <w:rsid w:val="00D959ED"/>
    <w:rsid w:val="00D96C4A"/>
    <w:rsid w:val="00D973EC"/>
    <w:rsid w:val="00D9756E"/>
    <w:rsid w:val="00DA1260"/>
    <w:rsid w:val="00DA3FAE"/>
    <w:rsid w:val="00DA6D84"/>
    <w:rsid w:val="00DA73EC"/>
    <w:rsid w:val="00DB0D14"/>
    <w:rsid w:val="00DB119D"/>
    <w:rsid w:val="00DB1791"/>
    <w:rsid w:val="00DB286D"/>
    <w:rsid w:val="00DB39CE"/>
    <w:rsid w:val="00DB3DD0"/>
    <w:rsid w:val="00DB4E63"/>
    <w:rsid w:val="00DB5241"/>
    <w:rsid w:val="00DB5C9E"/>
    <w:rsid w:val="00DB5D10"/>
    <w:rsid w:val="00DB6096"/>
    <w:rsid w:val="00DB62AF"/>
    <w:rsid w:val="00DC2681"/>
    <w:rsid w:val="00DC3899"/>
    <w:rsid w:val="00DC6031"/>
    <w:rsid w:val="00DC62CE"/>
    <w:rsid w:val="00DD0184"/>
    <w:rsid w:val="00DD0438"/>
    <w:rsid w:val="00DD0577"/>
    <w:rsid w:val="00DD1348"/>
    <w:rsid w:val="00DD1EC7"/>
    <w:rsid w:val="00DD41F7"/>
    <w:rsid w:val="00DD5712"/>
    <w:rsid w:val="00DD68CF"/>
    <w:rsid w:val="00DD756F"/>
    <w:rsid w:val="00DD790E"/>
    <w:rsid w:val="00DD7B14"/>
    <w:rsid w:val="00DD7EA5"/>
    <w:rsid w:val="00DE0941"/>
    <w:rsid w:val="00DE1B98"/>
    <w:rsid w:val="00DE2A07"/>
    <w:rsid w:val="00DE2F0F"/>
    <w:rsid w:val="00DE3386"/>
    <w:rsid w:val="00DE4532"/>
    <w:rsid w:val="00DE713A"/>
    <w:rsid w:val="00DE7697"/>
    <w:rsid w:val="00DE783C"/>
    <w:rsid w:val="00DF0A94"/>
    <w:rsid w:val="00DF1535"/>
    <w:rsid w:val="00DF26C3"/>
    <w:rsid w:val="00DF2A6D"/>
    <w:rsid w:val="00DF3B03"/>
    <w:rsid w:val="00DF3BD0"/>
    <w:rsid w:val="00DF4049"/>
    <w:rsid w:val="00DF4BB0"/>
    <w:rsid w:val="00DF5068"/>
    <w:rsid w:val="00DF5107"/>
    <w:rsid w:val="00DF6BFE"/>
    <w:rsid w:val="00DF764B"/>
    <w:rsid w:val="00DF7EA1"/>
    <w:rsid w:val="00E00299"/>
    <w:rsid w:val="00E012B7"/>
    <w:rsid w:val="00E01501"/>
    <w:rsid w:val="00E021B7"/>
    <w:rsid w:val="00E023C5"/>
    <w:rsid w:val="00E028FA"/>
    <w:rsid w:val="00E02FCA"/>
    <w:rsid w:val="00E03DE1"/>
    <w:rsid w:val="00E050E1"/>
    <w:rsid w:val="00E10204"/>
    <w:rsid w:val="00E11F0D"/>
    <w:rsid w:val="00E136E2"/>
    <w:rsid w:val="00E13AC7"/>
    <w:rsid w:val="00E13FAE"/>
    <w:rsid w:val="00E14B68"/>
    <w:rsid w:val="00E153DE"/>
    <w:rsid w:val="00E256BC"/>
    <w:rsid w:val="00E25B34"/>
    <w:rsid w:val="00E2795D"/>
    <w:rsid w:val="00E3051E"/>
    <w:rsid w:val="00E30F9E"/>
    <w:rsid w:val="00E318EA"/>
    <w:rsid w:val="00E328B7"/>
    <w:rsid w:val="00E33B65"/>
    <w:rsid w:val="00E33F1F"/>
    <w:rsid w:val="00E35342"/>
    <w:rsid w:val="00E3796C"/>
    <w:rsid w:val="00E400B6"/>
    <w:rsid w:val="00E404FB"/>
    <w:rsid w:val="00E4394D"/>
    <w:rsid w:val="00E44AD3"/>
    <w:rsid w:val="00E456DD"/>
    <w:rsid w:val="00E45F49"/>
    <w:rsid w:val="00E461A1"/>
    <w:rsid w:val="00E47065"/>
    <w:rsid w:val="00E47E81"/>
    <w:rsid w:val="00E52F6C"/>
    <w:rsid w:val="00E541B6"/>
    <w:rsid w:val="00E55D04"/>
    <w:rsid w:val="00E574D8"/>
    <w:rsid w:val="00E57C0D"/>
    <w:rsid w:val="00E60ECD"/>
    <w:rsid w:val="00E63A1F"/>
    <w:rsid w:val="00E63D92"/>
    <w:rsid w:val="00E63DD7"/>
    <w:rsid w:val="00E644F2"/>
    <w:rsid w:val="00E64B47"/>
    <w:rsid w:val="00E669EC"/>
    <w:rsid w:val="00E67F65"/>
    <w:rsid w:val="00E74CEA"/>
    <w:rsid w:val="00E75441"/>
    <w:rsid w:val="00E75482"/>
    <w:rsid w:val="00E758EC"/>
    <w:rsid w:val="00E802D5"/>
    <w:rsid w:val="00E8143C"/>
    <w:rsid w:val="00E8272F"/>
    <w:rsid w:val="00E82918"/>
    <w:rsid w:val="00E838D1"/>
    <w:rsid w:val="00E84236"/>
    <w:rsid w:val="00E84F19"/>
    <w:rsid w:val="00E86978"/>
    <w:rsid w:val="00E87BCB"/>
    <w:rsid w:val="00E9252B"/>
    <w:rsid w:val="00E93E82"/>
    <w:rsid w:val="00E946AF"/>
    <w:rsid w:val="00E94EFF"/>
    <w:rsid w:val="00E95614"/>
    <w:rsid w:val="00E972A3"/>
    <w:rsid w:val="00EA172D"/>
    <w:rsid w:val="00EA19A5"/>
    <w:rsid w:val="00EA42C9"/>
    <w:rsid w:val="00EA437E"/>
    <w:rsid w:val="00EA45FA"/>
    <w:rsid w:val="00EA5A5F"/>
    <w:rsid w:val="00EA5AA9"/>
    <w:rsid w:val="00EA6BA2"/>
    <w:rsid w:val="00EC0F70"/>
    <w:rsid w:val="00EC3D9D"/>
    <w:rsid w:val="00EC46DE"/>
    <w:rsid w:val="00EC4CBA"/>
    <w:rsid w:val="00EC776E"/>
    <w:rsid w:val="00EC7C79"/>
    <w:rsid w:val="00ED2359"/>
    <w:rsid w:val="00ED362A"/>
    <w:rsid w:val="00ED535F"/>
    <w:rsid w:val="00ED6F9E"/>
    <w:rsid w:val="00ED7AE5"/>
    <w:rsid w:val="00ED7F82"/>
    <w:rsid w:val="00EE1517"/>
    <w:rsid w:val="00EE195A"/>
    <w:rsid w:val="00EE2A8F"/>
    <w:rsid w:val="00EE7396"/>
    <w:rsid w:val="00EF0349"/>
    <w:rsid w:val="00EF06DF"/>
    <w:rsid w:val="00EF13F1"/>
    <w:rsid w:val="00EF1A37"/>
    <w:rsid w:val="00EF1A83"/>
    <w:rsid w:val="00EF370E"/>
    <w:rsid w:val="00EF3CD6"/>
    <w:rsid w:val="00EF48F2"/>
    <w:rsid w:val="00EF5956"/>
    <w:rsid w:val="00F003BC"/>
    <w:rsid w:val="00F02579"/>
    <w:rsid w:val="00F027AB"/>
    <w:rsid w:val="00F03F4D"/>
    <w:rsid w:val="00F04E41"/>
    <w:rsid w:val="00F0518D"/>
    <w:rsid w:val="00F06728"/>
    <w:rsid w:val="00F10F7E"/>
    <w:rsid w:val="00F12C32"/>
    <w:rsid w:val="00F14290"/>
    <w:rsid w:val="00F14481"/>
    <w:rsid w:val="00F14E96"/>
    <w:rsid w:val="00F16D54"/>
    <w:rsid w:val="00F178D7"/>
    <w:rsid w:val="00F20087"/>
    <w:rsid w:val="00F21621"/>
    <w:rsid w:val="00F23A7A"/>
    <w:rsid w:val="00F24963"/>
    <w:rsid w:val="00F25F40"/>
    <w:rsid w:val="00F33F95"/>
    <w:rsid w:val="00F354AA"/>
    <w:rsid w:val="00F3726B"/>
    <w:rsid w:val="00F372A3"/>
    <w:rsid w:val="00F4086B"/>
    <w:rsid w:val="00F4188C"/>
    <w:rsid w:val="00F420B2"/>
    <w:rsid w:val="00F426EC"/>
    <w:rsid w:val="00F42E44"/>
    <w:rsid w:val="00F43B0E"/>
    <w:rsid w:val="00F44AB8"/>
    <w:rsid w:val="00F50827"/>
    <w:rsid w:val="00F50C9D"/>
    <w:rsid w:val="00F50EEB"/>
    <w:rsid w:val="00F51ED5"/>
    <w:rsid w:val="00F532CC"/>
    <w:rsid w:val="00F5384F"/>
    <w:rsid w:val="00F54642"/>
    <w:rsid w:val="00F5530F"/>
    <w:rsid w:val="00F55318"/>
    <w:rsid w:val="00F618BD"/>
    <w:rsid w:val="00F63BFD"/>
    <w:rsid w:val="00F64834"/>
    <w:rsid w:val="00F65AA1"/>
    <w:rsid w:val="00F70348"/>
    <w:rsid w:val="00F71640"/>
    <w:rsid w:val="00F770A4"/>
    <w:rsid w:val="00F77964"/>
    <w:rsid w:val="00F800BA"/>
    <w:rsid w:val="00F819F5"/>
    <w:rsid w:val="00F821DF"/>
    <w:rsid w:val="00F839D3"/>
    <w:rsid w:val="00F865E8"/>
    <w:rsid w:val="00F86698"/>
    <w:rsid w:val="00F868A9"/>
    <w:rsid w:val="00F9111B"/>
    <w:rsid w:val="00F9151B"/>
    <w:rsid w:val="00F92261"/>
    <w:rsid w:val="00F94621"/>
    <w:rsid w:val="00F95689"/>
    <w:rsid w:val="00FA0DE8"/>
    <w:rsid w:val="00FA2AE5"/>
    <w:rsid w:val="00FA305C"/>
    <w:rsid w:val="00FA334C"/>
    <w:rsid w:val="00FA3E4C"/>
    <w:rsid w:val="00FA49E7"/>
    <w:rsid w:val="00FA56B9"/>
    <w:rsid w:val="00FA5DFC"/>
    <w:rsid w:val="00FA76A0"/>
    <w:rsid w:val="00FA76BC"/>
    <w:rsid w:val="00FA7929"/>
    <w:rsid w:val="00FB0C0A"/>
    <w:rsid w:val="00FB10AD"/>
    <w:rsid w:val="00FB1B6B"/>
    <w:rsid w:val="00FB23D7"/>
    <w:rsid w:val="00FB2FC6"/>
    <w:rsid w:val="00FB31C2"/>
    <w:rsid w:val="00FB3E8B"/>
    <w:rsid w:val="00FB4468"/>
    <w:rsid w:val="00FB476B"/>
    <w:rsid w:val="00FB5329"/>
    <w:rsid w:val="00FB57D8"/>
    <w:rsid w:val="00FB77A9"/>
    <w:rsid w:val="00FC2C5E"/>
    <w:rsid w:val="00FC3AED"/>
    <w:rsid w:val="00FC3B36"/>
    <w:rsid w:val="00FC3FE9"/>
    <w:rsid w:val="00FC6317"/>
    <w:rsid w:val="00FC665C"/>
    <w:rsid w:val="00FD1B48"/>
    <w:rsid w:val="00FD2023"/>
    <w:rsid w:val="00FD3AF4"/>
    <w:rsid w:val="00FD5770"/>
    <w:rsid w:val="00FD6A47"/>
    <w:rsid w:val="00FE020F"/>
    <w:rsid w:val="00FE0A27"/>
    <w:rsid w:val="00FE0D7C"/>
    <w:rsid w:val="00FE0EB9"/>
    <w:rsid w:val="00FE194C"/>
    <w:rsid w:val="00FE2BD6"/>
    <w:rsid w:val="00FE4C70"/>
    <w:rsid w:val="00FF0601"/>
    <w:rsid w:val="00FF0B14"/>
    <w:rsid w:val="00FF0E4C"/>
    <w:rsid w:val="00FF3B5C"/>
    <w:rsid w:val="00FF478F"/>
    <w:rsid w:val="00FF507B"/>
    <w:rsid w:val="00FF519E"/>
    <w:rsid w:val="00FF59CE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457DD5"/>
  <w15:docId w15:val="{AA3F42FC-6069-4F1B-B707-07EEEA51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149"/>
    <w:pPr>
      <w:jc w:val="both"/>
    </w:pPr>
    <w:rPr>
      <w:color w:val="000000" w:themeColor="text1"/>
    </w:rPr>
  </w:style>
  <w:style w:type="paragraph" w:styleId="Ttulo1">
    <w:name w:val="heading 1"/>
    <w:aliases w:val="Título 1 Adexus"/>
    <w:basedOn w:val="Normal"/>
    <w:next w:val="Normal"/>
    <w:link w:val="Ttulo1Car"/>
    <w:autoRedefine/>
    <w:uiPriority w:val="9"/>
    <w:qFormat/>
    <w:rsid w:val="00295371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3264F9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qFormat/>
    <w:rsid w:val="00330F0D"/>
    <w:pPr>
      <w:keepNext/>
      <w:keepLines/>
      <w:numPr>
        <w:ilvl w:val="1"/>
        <w:numId w:val="1"/>
      </w:numPr>
      <w:spacing w:before="240" w:after="120" w:line="256" w:lineRule="auto"/>
      <w:ind w:left="567"/>
      <w:outlineLvl w:val="1"/>
    </w:pPr>
    <w:rPr>
      <w:rFonts w:ascii="Alliance Platt Bold" w:eastAsiaTheme="majorEastAsia" w:hAnsi="Alliance Platt Bold" w:cs="Arial"/>
      <w:color w:val="3264F9"/>
    </w:rPr>
  </w:style>
  <w:style w:type="paragraph" w:styleId="Ttulo3">
    <w:name w:val="heading 3"/>
    <w:aliases w:val="Título 3 Adexus"/>
    <w:basedOn w:val="Normal"/>
    <w:next w:val="Normal"/>
    <w:link w:val="Ttulo3Car"/>
    <w:uiPriority w:val="9"/>
    <w:unhideWhenUsed/>
    <w:qFormat/>
    <w:rsid w:val="001C2BB4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9109E6"/>
    <w:pPr>
      <w:tabs>
        <w:tab w:val="left" w:pos="567"/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"/>
    <w:uiPriority w:val="9"/>
    <w:rsid w:val="00295371"/>
    <w:rPr>
      <w:rFonts w:ascii="Alliance Platt Bold" w:eastAsiaTheme="majorEastAsia" w:hAnsi="Alliance Platt Bold" w:cs="Arial"/>
      <w:color w:val="3264F9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330F0D"/>
    <w:rPr>
      <w:rFonts w:ascii="Alliance Platt Bold" w:eastAsiaTheme="majorEastAsia" w:hAnsi="Alliance Platt Bold" w:cs="Arial"/>
      <w:color w:val="3264F9"/>
    </w:rPr>
  </w:style>
  <w:style w:type="character" w:customStyle="1" w:styleId="Ttulo3Car">
    <w:name w:val="Título 3 Car"/>
    <w:aliases w:val="Título 3 Adexus Car"/>
    <w:basedOn w:val="Fuentedeprrafopredeter"/>
    <w:link w:val="Ttulo3"/>
    <w:uiPriority w:val="9"/>
    <w:rsid w:val="001C2BB4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aliases w:val="Capítulo,Párrafo de lista2,Titulo1"/>
    <w:basedOn w:val="Normal"/>
    <w:link w:val="PrrafodelistaCar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table" w:styleId="Tablaconcuadrcula1clara-nfasis1">
    <w:name w:val="Grid Table 1 Light Accent 1"/>
    <w:basedOn w:val="Tablanormal"/>
    <w:uiPriority w:val="46"/>
    <w:rsid w:val="0073725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aliases w:val="Capítulo Car,Párrafo de lista2 Car,Titulo1 Car"/>
    <w:link w:val="Prrafodelista"/>
    <w:uiPriority w:val="34"/>
    <w:locked/>
    <w:rsid w:val="006A4DC0"/>
  </w:style>
  <w:style w:type="paragraph" w:styleId="NormalWeb">
    <w:name w:val="Normal (Web)"/>
    <w:basedOn w:val="Normal"/>
    <w:uiPriority w:val="99"/>
    <w:unhideWhenUsed/>
    <w:rsid w:val="00FC2C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s-PE"/>
    </w:rPr>
  </w:style>
  <w:style w:type="paragraph" w:styleId="TDC4">
    <w:name w:val="toc 4"/>
    <w:basedOn w:val="Normal"/>
    <w:next w:val="Normal"/>
    <w:autoRedefine/>
    <w:uiPriority w:val="39"/>
    <w:unhideWhenUsed/>
    <w:rsid w:val="00112C9D"/>
    <w:pPr>
      <w:spacing w:after="100" w:line="278" w:lineRule="auto"/>
      <w:ind w:left="72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112C9D"/>
    <w:pPr>
      <w:spacing w:after="100" w:line="278" w:lineRule="auto"/>
      <w:ind w:left="96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112C9D"/>
    <w:pPr>
      <w:spacing w:after="100" w:line="278" w:lineRule="auto"/>
      <w:ind w:left="120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112C9D"/>
    <w:pPr>
      <w:spacing w:after="100" w:line="278" w:lineRule="auto"/>
      <w:ind w:left="144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112C9D"/>
    <w:pPr>
      <w:spacing w:after="100" w:line="278" w:lineRule="auto"/>
      <w:ind w:left="168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112C9D"/>
    <w:pPr>
      <w:spacing w:after="100" w:line="278" w:lineRule="auto"/>
      <w:ind w:left="192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character" w:styleId="Mencinsinresolver">
    <w:name w:val="Unresolved Mention"/>
    <w:basedOn w:val="Fuentedeprrafopredeter"/>
    <w:uiPriority w:val="99"/>
    <w:semiHidden/>
    <w:unhideWhenUsed/>
    <w:rsid w:val="00112C9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D49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D494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D4949"/>
    <w:rPr>
      <w:color w:val="000000" w:themeColor="text1"/>
      <w:sz w:val="20"/>
      <w:szCs w:val="20"/>
    </w:rPr>
  </w:style>
  <w:style w:type="paragraph" w:styleId="TtuloTDC">
    <w:name w:val="TOC Heading"/>
    <w:basedOn w:val="Ttulo1"/>
    <w:next w:val="Normal"/>
    <w:uiPriority w:val="39"/>
    <w:unhideWhenUsed/>
    <w:qFormat/>
    <w:rsid w:val="00581F6B"/>
    <w:pPr>
      <w:numPr>
        <w:numId w:val="0"/>
      </w:numPr>
      <w:tabs>
        <w:tab w:val="clear" w:pos="709"/>
      </w:tabs>
      <w:spacing w:after="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lopez\AppData\Local\Microsoft\Windows\INetCache\Content.Outlook\UX04O3UN\@PRO-SG-000%20Mejora_modelo-original_ok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S3PY2T6K6JVS-1302557729-24942</_dlc_DocId>
    <_dlc_DocIdUrl xmlns="53edd1cc-689a-49d8-a30a-bc4d57d7af9b">
      <Url>https://bvstelevisionsrl13032015.sharepoint.com/sites/Files/documentosparaelpersonal/_layouts/15/DocIdRedir.aspx?ID=S3PY2T6K6JVS-1302557729-24942</Url>
      <Description>S3PY2T6K6JVS-1302557729-24942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8A411B-F9B9-493A-985D-15B1A62F6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0F56F-B8F7-4046-B094-A2D32DE50DC0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3.xml><?xml version="1.0" encoding="utf-8"?>
<ds:datastoreItem xmlns:ds="http://schemas.openxmlformats.org/officeDocument/2006/customXml" ds:itemID="{A1DBF8E0-3205-401F-A9F9-79A72D19A0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025DAF-A6B5-48DE-B831-E26FBBBBCF6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6AE4AD-DD6A-4CF9-A85B-093C1F7E96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@PRO-SG-000 Mejora_modelo-original_ok</Template>
  <TotalTime>2309</TotalTime>
  <Pages>2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DEL SISTEMA DE GESTION</vt:lpstr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Alcance SGSI</dc:title>
  <dc:subject/>
  <dc:creator>PMC</dc:creator>
  <cp:keywords/>
  <dc:description/>
  <cp:lastModifiedBy>Johnattan Sifuentes</cp:lastModifiedBy>
  <cp:revision>399</cp:revision>
  <cp:lastPrinted>2026-02-25T15:12:00Z</cp:lastPrinted>
  <dcterms:created xsi:type="dcterms:W3CDTF">2025-09-03T21:02:00Z</dcterms:created>
  <dcterms:modified xsi:type="dcterms:W3CDTF">2026-04-09T00:32:00Z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_ExtendedDescription">
    <vt:lpwstr/>
  </property>
  <property fmtid="{D5CDD505-2E9C-101B-9397-08002B2CF9AE}" pid="4" name="ContentTypeId">
    <vt:lpwstr>0x01010040C019C53530724F82230DFB8AB2B50D</vt:lpwstr>
  </property>
  <property fmtid="{D5CDD505-2E9C-101B-9397-08002B2CF9AE}" pid="5" name="_dlc_DocIdItemGuid">
    <vt:lpwstr>cd47e64a-ed53-4657-a246-ba0b1dafe0b4</vt:lpwstr>
  </property>
</Properties>
</file>